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7B3" w:rsidRDefault="009F4E70" w:rsidP="002337B3">
      <w:pPr>
        <w:jc w:val="center"/>
      </w:pPr>
      <w:r w:rsidRPr="009F4E70">
        <w:t xml:space="preserve">Объявление </w:t>
      </w:r>
      <w:proofErr w:type="gramStart"/>
      <w:r w:rsidRPr="009F4E70">
        <w:t>о приеме документов для участия в конкурсе на включение в кадровый резерв</w:t>
      </w:r>
      <w:proofErr w:type="gramEnd"/>
      <w:r w:rsidRPr="009F4E70">
        <w:t xml:space="preserve"> для замещения должностей государственной гражданской службы Российской Федерации </w:t>
      </w:r>
      <w:r w:rsidR="002337B3" w:rsidRPr="009F4E70">
        <w:t>в</w:t>
      </w:r>
      <w:r w:rsidR="002337B3">
        <w:t xml:space="preserve"> Межрайонной инспекции Федеральной налоговой службы № 4 по  Республике Башкортостан</w:t>
      </w:r>
    </w:p>
    <w:p w:rsidR="00871153" w:rsidRDefault="00871153" w:rsidP="00871153">
      <w:pPr>
        <w:jc w:val="both"/>
      </w:pPr>
    </w:p>
    <w:p w:rsidR="009F4E70" w:rsidRPr="00C91F0A" w:rsidRDefault="009F4E70" w:rsidP="00871153">
      <w:pPr>
        <w:jc w:val="both"/>
      </w:pPr>
    </w:p>
    <w:p w:rsidR="00871153" w:rsidRPr="00C91F0A" w:rsidRDefault="00871153" w:rsidP="00871153">
      <w:pPr>
        <w:tabs>
          <w:tab w:val="left" w:pos="1620"/>
          <w:tab w:val="left" w:pos="4140"/>
          <w:tab w:val="left" w:pos="7020"/>
        </w:tabs>
        <w:ind w:firstLine="720"/>
        <w:jc w:val="both"/>
      </w:pPr>
      <w:proofErr w:type="gramStart"/>
      <w:r w:rsidRPr="00C91F0A">
        <w:t xml:space="preserve">Межрайонная ИФНС России </w:t>
      </w:r>
      <w:r>
        <w:t>№ 4</w:t>
      </w:r>
      <w:r w:rsidRPr="00C91F0A">
        <w:t xml:space="preserve"> по Республике Башкортостан (450075, г. Уфа, проспект Октября, д. 95/2, телефон: 229-83-00) в лице начальника Межрайонной ИФНС России </w:t>
      </w:r>
      <w:r>
        <w:t>№ 4</w:t>
      </w:r>
      <w:r w:rsidRPr="00C91F0A">
        <w:t xml:space="preserve"> по Республике Башкортостан </w:t>
      </w:r>
      <w:proofErr w:type="spellStart"/>
      <w:r>
        <w:t>Вахитовой</w:t>
      </w:r>
      <w:proofErr w:type="spellEnd"/>
      <w:r>
        <w:t xml:space="preserve"> Гузель </w:t>
      </w:r>
      <w:proofErr w:type="spellStart"/>
      <w:r>
        <w:t>Ришатовны</w:t>
      </w:r>
      <w:proofErr w:type="spellEnd"/>
      <w:r w:rsidRPr="00C91F0A">
        <w:t>, действующ</w:t>
      </w:r>
      <w:r w:rsidR="002337B3">
        <w:t>его</w:t>
      </w:r>
      <w:r w:rsidRPr="00C91F0A">
        <w:t xml:space="preserve"> на основании Положения о Межрайонной ИФНС России </w:t>
      </w:r>
      <w:r>
        <w:t>№ 4</w:t>
      </w:r>
      <w:r w:rsidRPr="00C91F0A">
        <w:t xml:space="preserve"> по Республике Башкортостан, утвержденного приказом УФНС России по Республике Башкортостан от </w:t>
      </w:r>
      <w:r w:rsidRPr="00E90BCF">
        <w:t>14.03.2019 № 02-08/061@</w:t>
      </w:r>
      <w:r w:rsidRPr="00C91F0A">
        <w:t xml:space="preserve">, </w:t>
      </w:r>
      <w:r w:rsidR="002337B3" w:rsidRPr="002337B3">
        <w:t>объявляет о приеме документов для участия в</w:t>
      </w:r>
      <w:proofErr w:type="gramEnd"/>
      <w:r w:rsidR="002337B3" w:rsidRPr="002337B3">
        <w:t xml:space="preserve"> </w:t>
      </w:r>
      <w:proofErr w:type="gramStart"/>
      <w:r w:rsidR="002337B3" w:rsidRPr="002337B3">
        <w:t>конкурсе</w:t>
      </w:r>
      <w:proofErr w:type="gramEnd"/>
      <w:r w:rsidR="002337B3" w:rsidRPr="002337B3">
        <w:t xml:space="preserve"> </w:t>
      </w:r>
      <w:r w:rsidR="009F4E70" w:rsidRPr="009F4E70">
        <w:t>на включение в кадровый резерв для замещения должностей государственной гражданской службы Российской Федерации</w:t>
      </w:r>
      <w:r w:rsidRPr="0039611E">
        <w:rPr>
          <w:bCs/>
        </w:rPr>
        <w:t xml:space="preserve"> </w:t>
      </w:r>
      <w:r w:rsidRPr="0039611E">
        <w:t xml:space="preserve">в Межрайонной ИФНС России </w:t>
      </w:r>
      <w:r>
        <w:t>№ 4</w:t>
      </w:r>
      <w:r w:rsidRPr="0039611E">
        <w:t xml:space="preserve"> по Республике Башкортостан</w:t>
      </w:r>
      <w:r w:rsidRPr="00C91F0A">
        <w:t xml:space="preserve"> (далее – Инспекция)</w:t>
      </w:r>
      <w:r>
        <w:t>:</w:t>
      </w:r>
    </w:p>
    <w:p w:rsidR="00871153" w:rsidRPr="00C91F0A" w:rsidRDefault="00871153" w:rsidP="00871153">
      <w:pPr>
        <w:jc w:val="both"/>
      </w:pPr>
    </w:p>
    <w:tbl>
      <w:tblPr>
        <w:tblW w:w="10206" w:type="dxa"/>
        <w:jc w:val="center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8"/>
        <w:gridCol w:w="3543"/>
        <w:gridCol w:w="4535"/>
      </w:tblGrid>
      <w:tr w:rsidR="004879ED" w:rsidRPr="00C91F0A" w:rsidTr="00526F8C">
        <w:trPr>
          <w:trHeight w:val="247"/>
          <w:jc w:val="center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Наименование отдела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Наименование вакантной должности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 подготовки</w:t>
            </w:r>
          </w:p>
        </w:tc>
      </w:tr>
      <w:tr w:rsidR="00871153" w:rsidRPr="00C91F0A" w:rsidTr="00526F8C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C91F0A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3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Default="009F4E70" w:rsidP="00526F8C">
            <w:pPr>
              <w:tabs>
                <w:tab w:val="left" w:pos="2520"/>
              </w:tabs>
              <w:jc w:val="center"/>
            </w:pPr>
            <w:r>
              <w:t xml:space="preserve">Старший </w:t>
            </w:r>
            <w:r w:rsidR="00871153" w:rsidRPr="00C91F0A">
              <w:t>государственный налоговый инспектор</w:t>
            </w:r>
            <w:r w:rsidR="00871153">
              <w:t xml:space="preserve"> </w:t>
            </w:r>
          </w:p>
          <w:p w:rsidR="00871153" w:rsidRPr="009E7DF7" w:rsidRDefault="00871153" w:rsidP="00526F8C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879ED" w:rsidRDefault="004879ED" w:rsidP="004879ED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871153" w:rsidRPr="00C91F0A" w:rsidRDefault="004879ED" w:rsidP="004879ED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</w:tbl>
    <w:p w:rsidR="00871153" w:rsidRPr="00C91F0A" w:rsidRDefault="00871153" w:rsidP="00871153">
      <w:pPr>
        <w:jc w:val="both"/>
      </w:pPr>
    </w:p>
    <w:p w:rsidR="009F4E70" w:rsidRPr="009F4E70" w:rsidRDefault="00871153" w:rsidP="009F4E70">
      <w:pPr>
        <w:autoSpaceDE w:val="0"/>
        <w:autoSpaceDN w:val="0"/>
        <w:adjustRightInd w:val="0"/>
        <w:ind w:firstLine="540"/>
        <w:jc w:val="both"/>
      </w:pPr>
      <w:r w:rsidRPr="009F4E70">
        <w:rPr>
          <w:i/>
        </w:rPr>
        <w:tab/>
      </w:r>
      <w:r w:rsidR="002337B3" w:rsidRPr="009F4E70">
        <w:t xml:space="preserve">К претендентам на </w:t>
      </w:r>
      <w:r w:rsidR="009F4E70" w:rsidRPr="009F4E70">
        <w:t>включение в кадровый резерв для замещения должностей государственной гражданской службы предъявляются следующие квалификационные требования:</w:t>
      </w:r>
    </w:p>
    <w:p w:rsidR="002337B3" w:rsidRPr="009F4E70" w:rsidRDefault="002337B3" w:rsidP="009F4E70">
      <w:pPr>
        <w:autoSpaceDE w:val="0"/>
        <w:autoSpaceDN w:val="0"/>
        <w:adjustRightInd w:val="0"/>
        <w:ind w:firstLine="540"/>
        <w:jc w:val="both"/>
      </w:pPr>
      <w:r w:rsidRPr="009F4E70">
        <w:t xml:space="preserve">1. </w:t>
      </w:r>
      <w:proofErr w:type="gramStart"/>
      <w:r w:rsidRPr="009F4E70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 противодействии коррупции»;</w:t>
      </w:r>
      <w:proofErr w:type="gramEnd"/>
      <w:r w:rsidRPr="009F4E70">
        <w:t xml:space="preserve"> в области информационно-коммуникационных технологий.</w:t>
      </w:r>
    </w:p>
    <w:p w:rsidR="002337B3" w:rsidRPr="009F4E70" w:rsidRDefault="002337B3" w:rsidP="002337B3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9F4E70">
        <w:rPr>
          <w:rFonts w:eastAsia="Calibri"/>
          <w:lang w:eastAsia="en-US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055A5" w:rsidRPr="009F4E70" w:rsidRDefault="009F4E70" w:rsidP="00D055A5">
      <w:pPr>
        <w:autoSpaceDE w:val="0"/>
        <w:autoSpaceDN w:val="0"/>
        <w:adjustRightInd w:val="0"/>
        <w:ind w:firstLine="720"/>
        <w:jc w:val="both"/>
      </w:pPr>
      <w:r w:rsidRPr="009F4E70">
        <w:t>3</w:t>
      </w:r>
      <w:r w:rsidR="00D055A5" w:rsidRPr="009F4E70">
        <w:t xml:space="preserve">. К претендентам </w:t>
      </w:r>
      <w:r w:rsidRPr="009F4E70">
        <w:t>на включение в кадровый резерв для замещения должностей государственной гражданской службы</w:t>
      </w:r>
      <w:r w:rsidR="00D055A5" w:rsidRPr="009F4E70">
        <w:t xml:space="preserve"> </w:t>
      </w:r>
      <w:r w:rsidRPr="009F4E70">
        <w:rPr>
          <w:b/>
        </w:rPr>
        <w:t>старшего</w:t>
      </w:r>
      <w:r w:rsidR="00D055A5" w:rsidRPr="009F4E70">
        <w:rPr>
          <w:b/>
        </w:rPr>
        <w:t xml:space="preserve"> государственного налогового инспектора отдела урегулирования задолженности № 3</w:t>
      </w:r>
      <w:r w:rsidR="00D055A5" w:rsidRPr="009F4E70"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57009D" w:rsidRPr="009F4E70" w:rsidRDefault="009F4E70" w:rsidP="0057009D">
      <w:pPr>
        <w:ind w:firstLine="720"/>
        <w:jc w:val="both"/>
      </w:pPr>
      <w:r w:rsidRPr="009F4E70">
        <w:t>3</w:t>
      </w:r>
      <w:r w:rsidR="0057009D" w:rsidRPr="009F4E70">
        <w:t>.1. Наличие профессиональных знаний:</w:t>
      </w:r>
    </w:p>
    <w:p w:rsidR="00D055A5" w:rsidRPr="009F4E70" w:rsidRDefault="009F4E70" w:rsidP="00D055A5">
      <w:pPr>
        <w:ind w:firstLine="720"/>
        <w:jc w:val="both"/>
      </w:pPr>
      <w:r w:rsidRPr="009F4E70">
        <w:t>3</w:t>
      </w:r>
      <w:r w:rsidR="00D055A5" w:rsidRPr="009F4E70">
        <w:t>.1.1. В сфере законодательства Российской Федерации: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1) "Конституция Российской Федерации" (принята всенародным голосованием 12.12.1993) (с учетом поправок, внесенных Законами Российской Федерации о поправках к Конституции Российской Федерации от 30.12.2008 N 6-ФКЗ, от 30.12.2008 N 7-ФКЗ, от 05.02.2014 N 2-ФКЗ, от 21.07.2014 N 11-ФКЗ);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2) Арбитражный процессуальный кодекс Российской Федерации от 24.07.2002 № 95-ФЗ;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3) Гражданский кодекс Российской Федерации (часть первая) от 30.11.1994 № 51-ФЗ; Гражданский кодекс Российской Федерации (часть вторая) от 26.01.1996 № 14-ФЗ; Гражданский кодекс Российской Федерации (часть третья) от 26.11.2001 № 146-ФЗ; Гражданский кодекс Российской Федерации (часть четвертая) от 18.12.2006 № 230-ФЗ;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4) Гражданский процессуальный кодекс Российской Федерации от 14.11.2002 № 138-ФЗ;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5) Кодекс административного судопроизводства Российской Федерации от 08.03.2015 № 21-ФЗ;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lastRenderedPageBreak/>
        <w:t>6) Кодекс Российской Федерации об административных правонарушениях от 30.12.2001 № 195-ФЗ;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7) Налоговый кодекс Российской Федерации (часть первая) от 31.07.1998 № 146-ФЗ, Налоговый кодекс Российской Федерации (часть вторая) от 05.08.2000 № 117-ФЗ (далее – НК РФ);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8) Трудовой кодекс Российской Федерации от 30.12.2001 № 197-ФЗ;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9) Закон Российской Федерации от 21 марта 1991 г. № 943-1 «О налоговых органах Российской Федерации»;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10) Федеральный закон от 27 июля 2004 г. № 79-ФЗ «О государственной гражданской службе Российской Федерации»;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11) Федеральный закон от 25 декабря 2008 г. № 273-ФЗ «О противодействии коррупции»;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12)</w:t>
      </w:r>
      <w:r w:rsidRPr="009F4E70">
        <w:rPr>
          <w:rFonts w:asciiTheme="minorHAnsi" w:eastAsiaTheme="minorHAnsi" w:hAnsiTheme="minorHAnsi" w:cstheme="minorBidi"/>
          <w:lang w:eastAsia="en-US"/>
        </w:rPr>
        <w:t xml:space="preserve"> </w:t>
      </w:r>
      <w:r w:rsidRPr="009F4E70">
        <w:rPr>
          <w:lang w:eastAsia="en-US" w:bidi="en-US"/>
        </w:rPr>
        <w:t>Федеральный закон от 17.01.1992 № 2202-1 «О прокуратуре Российской Федерации»;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13) Федеральный закон от 02.10.2007 № 229-ФЗ «Об исполнительном производстве»;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14)  Федеральный закон от 02.05.2006 г. № 59-ФЗ «О порядке рассмотрения обращения граждан Российской Федерации»;</w:t>
      </w:r>
    </w:p>
    <w:p w:rsidR="00D055A5" w:rsidRPr="009F4E70" w:rsidRDefault="00D055A5" w:rsidP="00D055A5">
      <w:pPr>
        <w:widowControl w:val="0"/>
        <w:ind w:firstLine="709"/>
        <w:contextualSpacing/>
        <w:jc w:val="both"/>
        <w:rPr>
          <w:rFonts w:eastAsiaTheme="minorHAnsi" w:cstheme="minorBidi"/>
          <w:lang w:eastAsia="en-US"/>
        </w:rPr>
      </w:pPr>
      <w:r w:rsidRPr="009F4E70">
        <w:rPr>
          <w:rFonts w:eastAsiaTheme="minorHAnsi" w:cstheme="minorBidi"/>
          <w:lang w:eastAsia="en-US"/>
        </w:rPr>
        <w:t>15)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proofErr w:type="gramStart"/>
      <w:r w:rsidRPr="009F4E70">
        <w:rPr>
          <w:lang w:eastAsia="en-US" w:bidi="en-US"/>
        </w:rPr>
        <w:t>16) 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Pr="009F4E70">
        <w:rPr>
          <w:lang w:eastAsia="en-US" w:bidi="en-US"/>
        </w:rPr>
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17) 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proofErr w:type="gramStart"/>
      <w:r w:rsidRPr="009F4E70">
        <w:rPr>
          <w:lang w:eastAsia="en-US" w:bidi="en-US"/>
        </w:rPr>
        <w:t>18) Приказ ФНС России от 06.07.2016 № 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  <w:proofErr w:type="gramEnd"/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19) Приказ Федеральной налоговой службы (далее - Приказ ФНС России) от 28.11.2014 № ММВ-7-12/607@ «Об утверждении миссии и основных направлений деятельности Федеральной налоговой службы»;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20) Приказ ФНС России от 02.12.2016 № ММВ-7-1/666@ «Об утверждении Стратегической карты ФНС России на 2017-2021 годы»;</w:t>
      </w:r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9F4E70">
        <w:rPr>
          <w:lang w:eastAsia="en-US" w:bidi="en-US"/>
        </w:rPr>
        <w:t>21) Постановление Правительства Российской Федерации от 30.09.2004 г. № 506 «Об утверждении Положения о Федеральной налоговой службе»;</w:t>
      </w:r>
    </w:p>
    <w:p w:rsidR="00D055A5" w:rsidRPr="009F4E70" w:rsidRDefault="00D055A5" w:rsidP="00D055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proofErr w:type="gramStart"/>
      <w:r w:rsidRPr="009F4E70">
        <w:rPr>
          <w:lang w:eastAsia="en-US" w:bidi="en-US"/>
        </w:rPr>
        <w:t>22) 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9F4E70">
        <w:rPr>
          <w:lang w:eastAsia="en-US" w:bidi="en-US"/>
        </w:rPr>
        <w:t xml:space="preserve"> </w:t>
      </w:r>
      <w:proofErr w:type="gramStart"/>
      <w:r w:rsidRPr="009F4E70">
        <w:rPr>
          <w:lang w:eastAsia="en-US" w:bidi="en-US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D055A5" w:rsidRPr="009F4E7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rFonts w:eastAsiaTheme="minorHAnsi" w:cstheme="minorBidi"/>
          <w:lang w:eastAsia="en-US"/>
        </w:rPr>
      </w:pPr>
      <w:r w:rsidRPr="009F4E70">
        <w:rPr>
          <w:rFonts w:eastAsiaTheme="minorHAnsi" w:cstheme="minorBidi"/>
          <w:lang w:eastAsia="en-US"/>
        </w:rPr>
        <w:t xml:space="preserve">23) Приказ ФНС России от 14.03.2016 № ММВ-7-12/134@ «Об утверждении Положения об </w:t>
      </w:r>
      <w:r w:rsidRPr="009F4E70">
        <w:rPr>
          <w:rFonts w:eastAsiaTheme="minorHAnsi" w:cstheme="minorBidi"/>
          <w:lang w:eastAsia="en-US"/>
        </w:rPr>
        <w:lastRenderedPageBreak/>
        <w:t>автоматизированной информационной системе Федеральной налоговой службы (АИС "Налог-3")»;</w:t>
      </w:r>
    </w:p>
    <w:p w:rsidR="00D055A5" w:rsidRPr="009F4E70" w:rsidRDefault="00D055A5" w:rsidP="00D055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 w:cstheme="minorBidi"/>
          <w:lang w:eastAsia="en-US"/>
        </w:rPr>
      </w:pPr>
      <w:r w:rsidRPr="009F4E70">
        <w:rPr>
          <w:rFonts w:eastAsiaTheme="minorHAnsi" w:cstheme="minorBidi"/>
          <w:lang w:eastAsia="en-US"/>
        </w:rPr>
        <w:t>24)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055A5" w:rsidRPr="009F4E70" w:rsidRDefault="00D055A5" w:rsidP="00D055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 w:cstheme="minorBidi"/>
          <w:lang w:eastAsia="en-US"/>
        </w:rPr>
      </w:pPr>
      <w:r w:rsidRPr="009F4E70">
        <w:rPr>
          <w:rFonts w:eastAsiaTheme="minorHAnsi" w:cstheme="minorBidi"/>
          <w:lang w:eastAsia="en-US"/>
        </w:rPr>
        <w:t>25) Письмо ФНС России от 29.05.2017 № ГД-4-8/10100@ «В отношении электронного документооборота».</w:t>
      </w:r>
    </w:p>
    <w:p w:rsidR="00D055A5" w:rsidRPr="009F4E70" w:rsidRDefault="00D055A5" w:rsidP="00D055A5">
      <w:pPr>
        <w:ind w:firstLine="709"/>
        <w:jc w:val="both"/>
      </w:pPr>
      <w:r w:rsidRPr="009F4E70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055A5" w:rsidRPr="009F4E70" w:rsidRDefault="009F4E70" w:rsidP="00D055A5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9F4E70">
        <w:t>3</w:t>
      </w:r>
      <w:r w:rsidR="00526F8C" w:rsidRPr="009F4E70">
        <w:t xml:space="preserve">.1.2. </w:t>
      </w:r>
      <w:r w:rsidR="00D055A5" w:rsidRPr="009F4E70"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D055A5" w:rsidRPr="009F4E70">
        <w:t>дств с р</w:t>
      </w:r>
      <w:proofErr w:type="gramEnd"/>
      <w:r w:rsidR="00D055A5" w:rsidRPr="009F4E70">
        <w:t>асчетных счетов);</w:t>
      </w:r>
      <w:r w:rsidR="00033118" w:rsidRPr="009F4E70">
        <w:t xml:space="preserve"> </w:t>
      </w:r>
      <w:r w:rsidR="00D055A5" w:rsidRPr="009F4E70"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033118" w:rsidRPr="009F4E70" w:rsidRDefault="0057009D" w:rsidP="00033118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9F4E70">
        <w:t>5</w:t>
      </w:r>
      <w:r w:rsidR="00033118" w:rsidRPr="009F4E70">
        <w:t xml:space="preserve">.2. Наличие функциональных знаний: </w:t>
      </w:r>
    </w:p>
    <w:p w:rsidR="00033118" w:rsidRPr="009F4E70" w:rsidRDefault="00033118" w:rsidP="00033118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9F4E70">
        <w:t>1) понятие проекта нормативного правового акта, инструменты и этапы его разработки;</w:t>
      </w:r>
    </w:p>
    <w:p w:rsidR="00033118" w:rsidRPr="009F4E70" w:rsidRDefault="00033118" w:rsidP="00033118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9F4E70">
        <w:t>2) понятие, процедура рассмотрения обращений граждан;</w:t>
      </w:r>
    </w:p>
    <w:p w:rsidR="00033118" w:rsidRPr="009F4E70" w:rsidRDefault="00033118" w:rsidP="00033118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9F4E70">
        <w:t>3) принципы, методы, технологии и механизмы осуществления контроля (надзора);</w:t>
      </w:r>
    </w:p>
    <w:p w:rsidR="00033118" w:rsidRPr="009F4E70" w:rsidRDefault="00033118" w:rsidP="00033118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9F4E70">
        <w:t>4) принципы предоставления государственных услуг;</w:t>
      </w:r>
    </w:p>
    <w:p w:rsidR="00033118" w:rsidRPr="009F4E70" w:rsidRDefault="00033118" w:rsidP="00033118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9F4E70">
        <w:t>5) централизованная и смешанная формы ведения делопроизводства;</w:t>
      </w:r>
    </w:p>
    <w:p w:rsidR="00033118" w:rsidRPr="009F4E70" w:rsidRDefault="00033118" w:rsidP="00033118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9F4E70">
        <w:t>6) система взаимодействия в рамках внутриведомственного и межведомственного электронного документооборота.</w:t>
      </w:r>
    </w:p>
    <w:p w:rsidR="00033118" w:rsidRPr="009F4E70" w:rsidRDefault="009F4E70" w:rsidP="00033118">
      <w:pPr>
        <w:widowControl w:val="0"/>
        <w:ind w:firstLine="709"/>
        <w:contextualSpacing/>
        <w:jc w:val="both"/>
        <w:rPr>
          <w:lang w:eastAsia="en-US" w:bidi="en-US"/>
        </w:rPr>
      </w:pPr>
      <w:r w:rsidRPr="009F4E70">
        <w:rPr>
          <w:rFonts w:eastAsiaTheme="minorHAnsi"/>
          <w:lang w:eastAsia="en-US"/>
        </w:rPr>
        <w:t>3</w:t>
      </w:r>
      <w:r w:rsidR="00033118" w:rsidRPr="009F4E70">
        <w:rPr>
          <w:rFonts w:eastAsiaTheme="minorHAnsi"/>
          <w:lang w:eastAsia="en-US"/>
        </w:rPr>
        <w:t xml:space="preserve">.3. </w:t>
      </w:r>
      <w:proofErr w:type="gramStart"/>
      <w:r w:rsidR="00033118" w:rsidRPr="009F4E70">
        <w:rPr>
          <w:rFonts w:eastAsiaTheme="minorHAnsi"/>
          <w:lang w:eastAsia="en-US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33118" w:rsidRPr="009F4E70">
        <w:rPr>
          <w:rFonts w:eastAsiaTheme="minorHAnsi"/>
          <w:lang w:eastAsia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033118" w:rsidRPr="009F4E70">
        <w:rPr>
          <w:rFonts w:eastAsia="Calibri"/>
          <w:lang w:eastAsia="en-US"/>
        </w:rPr>
        <w:t>,</w:t>
      </w:r>
      <w:r w:rsidR="00033118" w:rsidRPr="009F4E70">
        <w:rPr>
          <w:rFonts w:eastAsiaTheme="minorHAnsi"/>
          <w:lang w:eastAsia="en-US"/>
        </w:rPr>
        <w:t xml:space="preserve">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</w:t>
      </w:r>
      <w:r w:rsidR="00033118" w:rsidRPr="009F4E70">
        <w:rPr>
          <w:lang w:eastAsia="en-US" w:bidi="en-US"/>
        </w:rPr>
        <w:t>.</w:t>
      </w:r>
    </w:p>
    <w:p w:rsidR="00033118" w:rsidRPr="009F4E70" w:rsidRDefault="009F4E70" w:rsidP="00033118">
      <w:pPr>
        <w:widowControl w:val="0"/>
        <w:ind w:firstLine="709"/>
        <w:contextualSpacing/>
        <w:jc w:val="both"/>
        <w:rPr>
          <w:lang w:bidi="en-US"/>
        </w:rPr>
      </w:pPr>
      <w:r w:rsidRPr="009F4E70">
        <w:t>3</w:t>
      </w:r>
      <w:r w:rsidR="00033118" w:rsidRPr="009F4E70">
        <w:t xml:space="preserve">.4. </w:t>
      </w:r>
      <w:proofErr w:type="gramStart"/>
      <w:r w:rsidR="00033118" w:rsidRPr="009F4E70"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="00033118" w:rsidRPr="009F4E70">
        <w:rPr>
          <w:color w:val="000000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033118" w:rsidRPr="009F4E70">
        <w:t>.</w:t>
      </w:r>
      <w:proofErr w:type="gramEnd"/>
    </w:p>
    <w:p w:rsidR="009B0C80" w:rsidRDefault="00871153" w:rsidP="009F4E70">
      <w:pPr>
        <w:pStyle w:val="ConsPlusNormal"/>
        <w:widowControl/>
        <w:ind w:firstLine="0"/>
        <w:jc w:val="both"/>
        <w:sectPr w:rsidR="009B0C80" w:rsidSect="0027562B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titlePg/>
          <w:docGrid w:linePitch="360"/>
        </w:sectPr>
      </w:pPr>
      <w:r w:rsidRPr="009F4E70">
        <w:rPr>
          <w:sz w:val="24"/>
          <w:szCs w:val="24"/>
        </w:rPr>
        <w:tab/>
      </w:r>
      <w:r w:rsidRPr="009F4E70">
        <w:rPr>
          <w:rFonts w:ascii="Times New Roman" w:hAnsi="Times New Roman" w:cs="Times New Roman"/>
          <w:sz w:val="24"/>
          <w:szCs w:val="24"/>
        </w:rPr>
        <w:t xml:space="preserve">Денежное содержание федеральных государственных гражданских служащих Межрайонной ИФНС России </w:t>
      </w:r>
      <w:r w:rsidR="00B22910" w:rsidRPr="009F4E70">
        <w:rPr>
          <w:rFonts w:ascii="Times New Roman" w:hAnsi="Times New Roman" w:cs="Times New Roman"/>
          <w:sz w:val="24"/>
          <w:szCs w:val="24"/>
        </w:rPr>
        <w:t>№ 4</w:t>
      </w:r>
      <w:r w:rsidRPr="009F4E70">
        <w:rPr>
          <w:rFonts w:ascii="Times New Roman" w:hAnsi="Times New Roman" w:cs="Times New Roman"/>
          <w:sz w:val="24"/>
          <w:szCs w:val="24"/>
        </w:rPr>
        <w:t xml:space="preserve"> по Республике Башкортостан  состоит </w:t>
      </w:r>
      <w:proofErr w:type="gramStart"/>
      <w:r w:rsidRPr="009F4E7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9F4E7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5387"/>
      </w:tblGrid>
      <w:tr w:rsidR="009F4E70" w:rsidRPr="0098079C" w:rsidTr="009F4E70">
        <w:trPr>
          <w:trHeight w:val="70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70" w:rsidRPr="00BA254B" w:rsidRDefault="009F4E70" w:rsidP="00871153">
            <w:pPr>
              <w:ind w:left="-42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70" w:rsidRPr="00BA254B" w:rsidRDefault="009F4E70" w:rsidP="00B22910">
            <w:pPr>
              <w:ind w:left="-108"/>
              <w:jc w:val="center"/>
              <w:rPr>
                <w:b/>
                <w:sz w:val="18"/>
                <w:szCs w:val="18"/>
              </w:rPr>
            </w:pPr>
            <w:r w:rsidRPr="00BA254B">
              <w:rPr>
                <w:b/>
                <w:sz w:val="18"/>
                <w:szCs w:val="18"/>
              </w:rPr>
              <w:t>Старший</w:t>
            </w:r>
          </w:p>
          <w:p w:rsidR="009F4E70" w:rsidRPr="00BA254B" w:rsidRDefault="009F4E70" w:rsidP="00B22910">
            <w:pPr>
              <w:ind w:left="-108"/>
              <w:jc w:val="center"/>
              <w:rPr>
                <w:b/>
                <w:sz w:val="18"/>
                <w:szCs w:val="18"/>
              </w:rPr>
            </w:pPr>
            <w:r w:rsidRPr="00BA254B">
              <w:rPr>
                <w:b/>
                <w:sz w:val="18"/>
                <w:szCs w:val="18"/>
              </w:rPr>
              <w:t>государственный налоговый инспектор</w:t>
            </w:r>
          </w:p>
        </w:tc>
      </w:tr>
      <w:tr w:rsidR="009F4E70" w:rsidRPr="0098079C" w:rsidTr="009F4E7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70" w:rsidRPr="00BA254B" w:rsidRDefault="009F4E70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70" w:rsidRPr="00BA254B" w:rsidRDefault="009F4E70" w:rsidP="00871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4723</w:t>
            </w:r>
            <w:r w:rsidRPr="00BA254B">
              <w:rPr>
                <w:sz w:val="18"/>
                <w:szCs w:val="18"/>
              </w:rPr>
              <w:t xml:space="preserve"> руб.</w:t>
            </w:r>
          </w:p>
        </w:tc>
      </w:tr>
      <w:tr w:rsidR="009F4E70" w:rsidRPr="0098079C" w:rsidTr="009F4E7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70" w:rsidRPr="00BA254B" w:rsidRDefault="009F4E70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70" w:rsidRDefault="009F4E70" w:rsidP="00B0469A">
            <w:pPr>
              <w:jc w:val="center"/>
            </w:pPr>
            <w:r w:rsidRPr="00B142B6">
              <w:rPr>
                <w:sz w:val="20"/>
                <w:szCs w:val="20"/>
              </w:rPr>
              <w:t>1227  руб.</w:t>
            </w:r>
          </w:p>
        </w:tc>
      </w:tr>
      <w:tr w:rsidR="009F4E70" w:rsidRPr="0098079C" w:rsidTr="009F4E70">
        <w:trPr>
          <w:trHeight w:val="101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70" w:rsidRPr="00BA254B" w:rsidRDefault="009F4E70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70" w:rsidRPr="00BA254B" w:rsidRDefault="009F4E70" w:rsidP="00871153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 30%</w:t>
            </w:r>
          </w:p>
          <w:p w:rsidR="009F4E70" w:rsidRPr="00BA254B" w:rsidRDefault="009F4E70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9F4E70" w:rsidRPr="00BA254B" w:rsidRDefault="009F4E70" w:rsidP="00871153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</w:tr>
      <w:tr w:rsidR="009F4E70" w:rsidRPr="0098079C" w:rsidTr="009F4E7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70" w:rsidRPr="00BA254B" w:rsidRDefault="009F4E70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70" w:rsidRPr="00BA254B" w:rsidRDefault="009F4E70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60%-90%</w:t>
            </w:r>
          </w:p>
          <w:p w:rsidR="009F4E70" w:rsidRPr="00BA254B" w:rsidRDefault="009F4E70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9F4E70" w:rsidRPr="00BA254B" w:rsidRDefault="009F4E70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</w:tr>
      <w:tr w:rsidR="009F4E70" w:rsidRPr="0098079C" w:rsidTr="009F4E7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70" w:rsidRPr="00BA254B" w:rsidRDefault="009F4E70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70" w:rsidRPr="00BA254B" w:rsidRDefault="009F4E70" w:rsidP="00871153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9F4E70" w:rsidRPr="00BA254B" w:rsidRDefault="009F4E70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9F4E70" w:rsidRPr="0098079C" w:rsidTr="009F4E7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70" w:rsidRPr="00BA254B" w:rsidRDefault="009F4E70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Ежемесячного  денежного поощрения</w:t>
            </w:r>
          </w:p>
          <w:p w:rsidR="009F4E70" w:rsidRPr="00BA254B" w:rsidRDefault="009F4E70" w:rsidP="0087115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70" w:rsidRPr="00BA254B" w:rsidRDefault="009F4E70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9F4E70" w:rsidRPr="00BA254B" w:rsidRDefault="009F4E70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9F4E70" w:rsidRPr="00BA254B" w:rsidRDefault="009F4E70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</w:tr>
      <w:tr w:rsidR="009F4E70" w:rsidRPr="0098079C" w:rsidTr="009F4E70">
        <w:trPr>
          <w:trHeight w:val="165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70" w:rsidRPr="00BA254B" w:rsidRDefault="009F4E70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70" w:rsidRPr="00BA254B" w:rsidRDefault="009F4E70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F4E70" w:rsidRPr="0098079C" w:rsidTr="009F4E7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70" w:rsidRPr="00BA254B" w:rsidRDefault="009F4E70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Материальной помощи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70" w:rsidRPr="00BA254B" w:rsidRDefault="009F4E70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в соответствии     </w:t>
            </w:r>
          </w:p>
          <w:p w:rsidR="009F4E70" w:rsidRPr="00BA254B" w:rsidRDefault="009F4E70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с положением, </w:t>
            </w:r>
          </w:p>
          <w:p w:rsidR="009F4E70" w:rsidRPr="00BA254B" w:rsidRDefault="009F4E70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9F4E70" w:rsidRPr="0098079C" w:rsidTr="009F4E7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70" w:rsidRPr="00BA254B" w:rsidRDefault="009F4E70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Других выплат, предусмотренных соответствующими федеральными законами</w:t>
            </w:r>
          </w:p>
          <w:p w:rsidR="009F4E70" w:rsidRPr="00BA254B" w:rsidRDefault="009F4E70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70" w:rsidRPr="00BA254B" w:rsidRDefault="009F4E70" w:rsidP="00871153">
            <w:pPr>
              <w:jc w:val="center"/>
              <w:rPr>
                <w:sz w:val="18"/>
                <w:szCs w:val="18"/>
              </w:rPr>
            </w:pPr>
          </w:p>
          <w:p w:rsidR="009F4E70" w:rsidRPr="00BA254B" w:rsidRDefault="009F4E70" w:rsidP="00871153">
            <w:pPr>
              <w:rPr>
                <w:sz w:val="18"/>
                <w:szCs w:val="18"/>
              </w:rPr>
            </w:pPr>
          </w:p>
        </w:tc>
      </w:tr>
    </w:tbl>
    <w:p w:rsidR="009F4E70" w:rsidRDefault="009F4E70" w:rsidP="009F4E70">
      <w:pPr>
        <w:tabs>
          <w:tab w:val="left" w:pos="6765"/>
        </w:tabs>
        <w:jc w:val="both"/>
      </w:pP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proofErr w:type="gramStart"/>
      <w:r w:rsidRPr="009F4E70">
        <w:t>Право на участие в конкурсе имеют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 w:rsidRPr="009F4E70"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Для участия в конкурсе гражданин представляет следующие документы: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личное заявление;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документы, подтверждающие необходимое профессиональное образование, квалификацию и стаж работы: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копии документов воинского учета (для военнообязанных и лиц, подлежащих призыву на военную службу)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lastRenderedPageBreak/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иные документы, предусмотренные Федеральным законом от 27 июля 2004 г. N 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</w:t>
      </w:r>
      <w:r w:rsidRPr="00814836">
        <w:rPr>
          <w:lang w:val="en-US"/>
        </w:rPr>
        <w:t>www</w:t>
      </w:r>
      <w:r w:rsidRPr="00814836">
        <w:t>.</w:t>
      </w:r>
      <w:proofErr w:type="spellStart"/>
      <w:r w:rsidRPr="00814836">
        <w:rPr>
          <w:lang w:val="en-US"/>
        </w:rPr>
        <w:t>gossluzhba</w:t>
      </w:r>
      <w:proofErr w:type="spellEnd"/>
      <w:r w:rsidRPr="00814836">
        <w:t>.</w:t>
      </w:r>
      <w:proofErr w:type="spellStart"/>
      <w:r w:rsidRPr="00814836">
        <w:rPr>
          <w:lang w:val="en-US"/>
        </w:rPr>
        <w:t>gov</w:t>
      </w:r>
      <w:proofErr w:type="spellEnd"/>
      <w:r w:rsidRPr="00814836">
        <w:t>.</w:t>
      </w:r>
      <w:proofErr w:type="spellStart"/>
      <w:r w:rsidRPr="00814836">
        <w:rPr>
          <w:lang w:val="en-US"/>
        </w:rPr>
        <w:t>ru</w:t>
      </w:r>
      <w:proofErr w:type="spellEnd"/>
      <w:r w:rsidRPr="009F4E70">
        <w:t>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от 27.07.2004 №79-ФЗ  "О государственной гражданской службе Российской Федерации".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proofErr w:type="gramStart"/>
      <w:r w:rsidRPr="009F4E70"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</w:t>
      </w:r>
      <w:proofErr w:type="gramEnd"/>
      <w:r w:rsidRPr="009F4E70">
        <w:t xml:space="preserve"> обязанностей по вакантной должности гражданской службы, на замещение которой претендуют кандидаты.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proofErr w:type="gramStart"/>
      <w:r w:rsidRPr="009F4E70"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Предварительный те</w:t>
      </w:r>
      <w:proofErr w:type="gramStart"/>
      <w:r w:rsidRPr="009F4E70">
        <w:t>ст вкл</w:t>
      </w:r>
      <w:proofErr w:type="gramEnd"/>
      <w:r w:rsidRPr="009F4E70"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lastRenderedPageBreak/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Решение конкурсной комиссии принимается в отсутствие кандидата.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 xml:space="preserve"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 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  <w:rPr>
          <w:b/>
        </w:rPr>
      </w:pPr>
      <w:r w:rsidRPr="009F4E70">
        <w:rPr>
          <w:b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 xml:space="preserve">Государственный орган не </w:t>
      </w:r>
      <w:proofErr w:type="gramStart"/>
      <w:r w:rsidRPr="009F4E70">
        <w:t>позднее</w:t>
      </w:r>
      <w:proofErr w:type="gramEnd"/>
      <w:r w:rsidRPr="009F4E70"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bookmarkStart w:id="1" w:name="sub_1025"/>
      <w:r w:rsidRPr="009F4E70">
        <w:t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 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</w:t>
      </w:r>
      <w:r w:rsidRPr="00814836">
        <w:t>www.gossluzhba.gov.ru</w:t>
      </w:r>
      <w:r w:rsidRPr="009F4E70">
        <w:t>).</w:t>
      </w:r>
    </w:p>
    <w:bookmarkEnd w:id="1"/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9F4E70" w:rsidRPr="009F4E70" w:rsidRDefault="009F4E70" w:rsidP="009F4E70">
      <w:pPr>
        <w:tabs>
          <w:tab w:val="left" w:pos="709"/>
        </w:tabs>
        <w:ind w:firstLine="709"/>
        <w:jc w:val="both"/>
      </w:pPr>
      <w:r w:rsidRPr="009F4E70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9F4E70">
        <w:t>дств св</w:t>
      </w:r>
      <w:proofErr w:type="gramEnd"/>
      <w:r w:rsidRPr="009F4E70">
        <w:t>язи и другие), осуществляются кандидатами за счет собственных средств.</w:t>
      </w:r>
    </w:p>
    <w:p w:rsidR="00B22910" w:rsidRPr="009F4E70" w:rsidRDefault="00B22910" w:rsidP="00B22910">
      <w:pPr>
        <w:tabs>
          <w:tab w:val="left" w:pos="709"/>
        </w:tabs>
        <w:jc w:val="both"/>
        <w:rPr>
          <w:i/>
        </w:rPr>
      </w:pPr>
      <w:r w:rsidRPr="009F4E70">
        <w:tab/>
        <w:t xml:space="preserve">Прием документов для участия в конкурсе будет проводиться по </w:t>
      </w:r>
      <w:r w:rsidR="00B0469A" w:rsidRPr="009F4E70">
        <w:t>24.06.2019</w:t>
      </w:r>
      <w:r w:rsidRPr="009F4E70">
        <w:t>.</w:t>
      </w:r>
    </w:p>
    <w:p w:rsidR="00B22910" w:rsidRPr="009F4E70" w:rsidRDefault="00B22910" w:rsidP="00B22910">
      <w:pPr>
        <w:pStyle w:val="ConsNormal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9F4E70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 w:rsidRPr="009F4E70">
        <w:rPr>
          <w:rFonts w:ascii="Times New Roman" w:hAnsi="Times New Roman"/>
          <w:sz w:val="24"/>
          <w:szCs w:val="24"/>
        </w:rPr>
        <w:t>08</w:t>
      </w:r>
      <w:r w:rsidRPr="009F4E70">
        <w:rPr>
          <w:rFonts w:ascii="Times New Roman" w:hAnsi="Times New Roman"/>
          <w:sz w:val="24"/>
          <w:szCs w:val="24"/>
        </w:rPr>
        <w:t>.</w:t>
      </w:r>
      <w:r w:rsidR="00B0469A" w:rsidRPr="009F4E70">
        <w:rPr>
          <w:rFonts w:ascii="Times New Roman" w:hAnsi="Times New Roman"/>
          <w:sz w:val="24"/>
          <w:szCs w:val="24"/>
        </w:rPr>
        <w:t>3</w:t>
      </w:r>
      <w:r w:rsidRPr="009F4E70">
        <w:rPr>
          <w:rFonts w:ascii="Times New Roman" w:hAnsi="Times New Roman"/>
          <w:sz w:val="24"/>
          <w:szCs w:val="24"/>
        </w:rPr>
        <w:t>0 до 17.</w:t>
      </w:r>
      <w:r w:rsidR="00B0469A" w:rsidRPr="009F4E70">
        <w:rPr>
          <w:rFonts w:ascii="Times New Roman" w:hAnsi="Times New Roman"/>
          <w:sz w:val="24"/>
          <w:szCs w:val="24"/>
        </w:rPr>
        <w:t>3</w:t>
      </w:r>
      <w:r w:rsidRPr="009F4E70">
        <w:rPr>
          <w:rFonts w:ascii="Times New Roman" w:hAnsi="Times New Roman"/>
          <w:sz w:val="24"/>
          <w:szCs w:val="24"/>
        </w:rPr>
        <w:t xml:space="preserve">0, пятница с </w:t>
      </w:r>
      <w:r w:rsidR="00B0469A" w:rsidRPr="009F4E70">
        <w:rPr>
          <w:rFonts w:ascii="Times New Roman" w:hAnsi="Times New Roman"/>
          <w:sz w:val="24"/>
          <w:szCs w:val="24"/>
        </w:rPr>
        <w:t>08.3</w:t>
      </w:r>
      <w:r w:rsidRPr="009F4E70">
        <w:rPr>
          <w:rFonts w:ascii="Times New Roman" w:hAnsi="Times New Roman"/>
          <w:sz w:val="24"/>
          <w:szCs w:val="24"/>
        </w:rPr>
        <w:t>0 до 16.</w:t>
      </w:r>
      <w:r w:rsidR="00B0469A" w:rsidRPr="009F4E70">
        <w:rPr>
          <w:rFonts w:ascii="Times New Roman" w:hAnsi="Times New Roman"/>
          <w:sz w:val="24"/>
          <w:szCs w:val="24"/>
        </w:rPr>
        <w:t>15</w:t>
      </w:r>
      <w:r w:rsidRPr="009F4E70">
        <w:rPr>
          <w:rFonts w:ascii="Times New Roman" w:hAnsi="Times New Roman"/>
          <w:sz w:val="24"/>
          <w:szCs w:val="24"/>
        </w:rPr>
        <w:t>.</w:t>
      </w:r>
    </w:p>
    <w:p w:rsidR="00B22910" w:rsidRPr="009F4E70" w:rsidRDefault="00B22910" w:rsidP="00B22910">
      <w:pPr>
        <w:pStyle w:val="ConsNormal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9F4E70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9F4E70" w:rsidRDefault="00B22910" w:rsidP="00B22910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4E70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9F4E70">
        <w:rPr>
          <w:rFonts w:ascii="Times New Roman" w:hAnsi="Times New Roman"/>
          <w:sz w:val="24"/>
          <w:szCs w:val="24"/>
        </w:rPr>
        <w:t xml:space="preserve">: (347) 226-54-03, </w:t>
      </w:r>
      <w:proofErr w:type="spellStart"/>
      <w:r w:rsidRPr="009F4E70">
        <w:rPr>
          <w:rFonts w:ascii="Times New Roman" w:hAnsi="Times New Roman"/>
          <w:sz w:val="24"/>
          <w:szCs w:val="24"/>
        </w:rPr>
        <w:t>вн</w:t>
      </w:r>
      <w:proofErr w:type="spellEnd"/>
      <w:r w:rsidRPr="009F4E70">
        <w:rPr>
          <w:rFonts w:ascii="Times New Roman" w:hAnsi="Times New Roman"/>
          <w:sz w:val="24"/>
          <w:szCs w:val="24"/>
        </w:rPr>
        <w:t>. (02) 54-90, 54-92.</w:t>
      </w:r>
    </w:p>
    <w:p w:rsidR="00B22910" w:rsidRPr="009F4E70" w:rsidRDefault="00B22910" w:rsidP="00B2291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9F4E70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D559AB" w:rsidRPr="009F4E70">
        <w:rPr>
          <w:rFonts w:ascii="Times New Roman" w:hAnsi="Times New Roman"/>
          <w:sz w:val="24"/>
          <w:szCs w:val="24"/>
        </w:rPr>
        <w:t>23.07</w:t>
      </w:r>
      <w:r w:rsidRPr="009F4E70">
        <w:rPr>
          <w:rFonts w:ascii="Times New Roman" w:hAnsi="Times New Roman"/>
          <w:sz w:val="24"/>
          <w:szCs w:val="24"/>
        </w:rPr>
        <w:t xml:space="preserve">.2019 года по адресу: Республика Башкортостан, </w:t>
      </w:r>
      <w:proofErr w:type="spellStart"/>
      <w:r w:rsidRPr="009F4E70">
        <w:rPr>
          <w:rFonts w:ascii="Times New Roman" w:hAnsi="Times New Roman"/>
          <w:sz w:val="24"/>
          <w:szCs w:val="24"/>
        </w:rPr>
        <w:t>г</w:t>
      </w:r>
      <w:proofErr w:type="gramStart"/>
      <w:r w:rsidRPr="009F4E70">
        <w:rPr>
          <w:rFonts w:ascii="Times New Roman" w:hAnsi="Times New Roman"/>
          <w:sz w:val="24"/>
          <w:szCs w:val="24"/>
        </w:rPr>
        <w:t>.У</w:t>
      </w:r>
      <w:proofErr w:type="gramEnd"/>
      <w:r w:rsidRPr="009F4E70">
        <w:rPr>
          <w:rFonts w:ascii="Times New Roman" w:hAnsi="Times New Roman"/>
          <w:sz w:val="24"/>
          <w:szCs w:val="24"/>
        </w:rPr>
        <w:t>фа</w:t>
      </w:r>
      <w:proofErr w:type="spellEnd"/>
      <w:r w:rsidRPr="009F4E70">
        <w:rPr>
          <w:rFonts w:ascii="Times New Roman" w:hAnsi="Times New Roman"/>
          <w:sz w:val="24"/>
          <w:szCs w:val="24"/>
        </w:rPr>
        <w:t>, проспект Октября, д. 95/2.</w:t>
      </w:r>
    </w:p>
    <w:p w:rsidR="003B12E3" w:rsidRPr="00363BBF" w:rsidRDefault="00B22910" w:rsidP="009F4E70">
      <w:pPr>
        <w:pStyle w:val="ConsNormal"/>
        <w:widowControl/>
        <w:ind w:right="0" w:firstLine="709"/>
        <w:jc w:val="center"/>
        <w:rPr>
          <w:sz w:val="28"/>
        </w:rPr>
      </w:pPr>
      <w:r>
        <w:rPr>
          <w:rFonts w:ascii="Times New Roman" w:hAnsi="Times New Roman"/>
          <w:sz w:val="24"/>
          <w:szCs w:val="24"/>
        </w:rPr>
        <w:t>_________</w:t>
      </w:r>
    </w:p>
    <w:sectPr w:rsidR="003B12E3" w:rsidRPr="00363BBF" w:rsidSect="009F4E70">
      <w:headerReference w:type="default" r:id="rId11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CBA" w:rsidRDefault="007E2CBA">
      <w:r>
        <w:separator/>
      </w:r>
    </w:p>
  </w:endnote>
  <w:endnote w:type="continuationSeparator" w:id="0">
    <w:p w:rsidR="007E2CBA" w:rsidRDefault="007E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CBA" w:rsidRDefault="007E2CBA">
      <w:r>
        <w:separator/>
      </w:r>
    </w:p>
  </w:footnote>
  <w:footnote w:type="continuationSeparator" w:id="0">
    <w:p w:rsidR="007E2CBA" w:rsidRDefault="007E2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F408CF" w:rsidRDefault="00F408C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14836">
      <w:rPr>
        <w:rStyle w:val="ab"/>
        <w:noProof/>
      </w:rPr>
      <w:t>3</w:t>
    </w:r>
    <w:r>
      <w:rPr>
        <w:rStyle w:val="ab"/>
      </w:rPr>
      <w:fldChar w:fldCharType="end"/>
    </w:r>
  </w:p>
  <w:p w:rsidR="00F408CF" w:rsidRDefault="00F408C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 w:rsidP="0027562B">
    <w:pPr>
      <w:pStyle w:val="a9"/>
    </w:pPr>
    <w:r>
      <w:tab/>
    </w:r>
    <w:r>
      <w:tab/>
    </w:r>
    <w:r>
      <w:tab/>
    </w:r>
  </w:p>
  <w:p w:rsidR="00F408CF" w:rsidRDefault="00F408CF" w:rsidP="0027562B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4836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178F3"/>
    <w:rsid w:val="00033118"/>
    <w:rsid w:val="000422D9"/>
    <w:rsid w:val="00044261"/>
    <w:rsid w:val="00046958"/>
    <w:rsid w:val="00060EF4"/>
    <w:rsid w:val="000611B1"/>
    <w:rsid w:val="000717A9"/>
    <w:rsid w:val="00075C71"/>
    <w:rsid w:val="000934C4"/>
    <w:rsid w:val="000966A7"/>
    <w:rsid w:val="000F1158"/>
    <w:rsid w:val="000F2DE8"/>
    <w:rsid w:val="000F733D"/>
    <w:rsid w:val="00130567"/>
    <w:rsid w:val="00133A9A"/>
    <w:rsid w:val="001404B0"/>
    <w:rsid w:val="001408C5"/>
    <w:rsid w:val="00152B44"/>
    <w:rsid w:val="0016600B"/>
    <w:rsid w:val="001C03C5"/>
    <w:rsid w:val="001D6543"/>
    <w:rsid w:val="002135E9"/>
    <w:rsid w:val="00224307"/>
    <w:rsid w:val="002337B3"/>
    <w:rsid w:val="00240B16"/>
    <w:rsid w:val="0027562B"/>
    <w:rsid w:val="00282241"/>
    <w:rsid w:val="002960AE"/>
    <w:rsid w:val="002B03C5"/>
    <w:rsid w:val="002B61AF"/>
    <w:rsid w:val="002C56F5"/>
    <w:rsid w:val="002C5A04"/>
    <w:rsid w:val="002F4DBE"/>
    <w:rsid w:val="00303340"/>
    <w:rsid w:val="00332F6D"/>
    <w:rsid w:val="0035579B"/>
    <w:rsid w:val="00363BBF"/>
    <w:rsid w:val="00366E80"/>
    <w:rsid w:val="003B12E3"/>
    <w:rsid w:val="003D1F56"/>
    <w:rsid w:val="003F158B"/>
    <w:rsid w:val="00401E2E"/>
    <w:rsid w:val="004202C4"/>
    <w:rsid w:val="0042232B"/>
    <w:rsid w:val="004229B6"/>
    <w:rsid w:val="004246AF"/>
    <w:rsid w:val="00425382"/>
    <w:rsid w:val="00425F80"/>
    <w:rsid w:val="004328C3"/>
    <w:rsid w:val="00435B17"/>
    <w:rsid w:val="00476E6D"/>
    <w:rsid w:val="0047701E"/>
    <w:rsid w:val="00486590"/>
    <w:rsid w:val="004879ED"/>
    <w:rsid w:val="00492FF6"/>
    <w:rsid w:val="004A7F04"/>
    <w:rsid w:val="004D2C7E"/>
    <w:rsid w:val="004F160E"/>
    <w:rsid w:val="00512489"/>
    <w:rsid w:val="0052561E"/>
    <w:rsid w:val="00526F8C"/>
    <w:rsid w:val="00531425"/>
    <w:rsid w:val="00536F6D"/>
    <w:rsid w:val="005427EA"/>
    <w:rsid w:val="0055268F"/>
    <w:rsid w:val="0056670A"/>
    <w:rsid w:val="0056716A"/>
    <w:rsid w:val="0057009D"/>
    <w:rsid w:val="00572B45"/>
    <w:rsid w:val="00573BF2"/>
    <w:rsid w:val="00584CE6"/>
    <w:rsid w:val="00595703"/>
    <w:rsid w:val="005A045C"/>
    <w:rsid w:val="005B2950"/>
    <w:rsid w:val="005D4004"/>
    <w:rsid w:val="0060378B"/>
    <w:rsid w:val="00605060"/>
    <w:rsid w:val="00607769"/>
    <w:rsid w:val="00695DD0"/>
    <w:rsid w:val="006A577D"/>
    <w:rsid w:val="006B3B00"/>
    <w:rsid w:val="006E6377"/>
    <w:rsid w:val="00781A3F"/>
    <w:rsid w:val="007A5A6D"/>
    <w:rsid w:val="007A6FA8"/>
    <w:rsid w:val="007B56A3"/>
    <w:rsid w:val="007B657E"/>
    <w:rsid w:val="007E2CBA"/>
    <w:rsid w:val="007F7BB8"/>
    <w:rsid w:val="008119A3"/>
    <w:rsid w:val="00814836"/>
    <w:rsid w:val="00831388"/>
    <w:rsid w:val="0084758E"/>
    <w:rsid w:val="00867FD3"/>
    <w:rsid w:val="00871153"/>
    <w:rsid w:val="008719FF"/>
    <w:rsid w:val="00872E38"/>
    <w:rsid w:val="00874C35"/>
    <w:rsid w:val="008A05FC"/>
    <w:rsid w:val="008B2616"/>
    <w:rsid w:val="008B740C"/>
    <w:rsid w:val="0090702D"/>
    <w:rsid w:val="0092741C"/>
    <w:rsid w:val="00971240"/>
    <w:rsid w:val="00991062"/>
    <w:rsid w:val="009B0C80"/>
    <w:rsid w:val="009D0C51"/>
    <w:rsid w:val="009D4196"/>
    <w:rsid w:val="009D5FE3"/>
    <w:rsid w:val="009F4E70"/>
    <w:rsid w:val="00A00617"/>
    <w:rsid w:val="00A01880"/>
    <w:rsid w:val="00A26C27"/>
    <w:rsid w:val="00A46EC8"/>
    <w:rsid w:val="00A81B02"/>
    <w:rsid w:val="00A8479C"/>
    <w:rsid w:val="00AA0CED"/>
    <w:rsid w:val="00AC317D"/>
    <w:rsid w:val="00AC3AA8"/>
    <w:rsid w:val="00AC563A"/>
    <w:rsid w:val="00AC6732"/>
    <w:rsid w:val="00AC6F9B"/>
    <w:rsid w:val="00B014BF"/>
    <w:rsid w:val="00B0469A"/>
    <w:rsid w:val="00B13F1C"/>
    <w:rsid w:val="00B16E48"/>
    <w:rsid w:val="00B22910"/>
    <w:rsid w:val="00B261A1"/>
    <w:rsid w:val="00B31E38"/>
    <w:rsid w:val="00B44FE2"/>
    <w:rsid w:val="00B73A70"/>
    <w:rsid w:val="00B73FBB"/>
    <w:rsid w:val="00B83F40"/>
    <w:rsid w:val="00BA16B6"/>
    <w:rsid w:val="00BC3707"/>
    <w:rsid w:val="00BE0AA6"/>
    <w:rsid w:val="00C0129E"/>
    <w:rsid w:val="00C16738"/>
    <w:rsid w:val="00C401FA"/>
    <w:rsid w:val="00C54D84"/>
    <w:rsid w:val="00C61FCD"/>
    <w:rsid w:val="00C7239A"/>
    <w:rsid w:val="00C83F7A"/>
    <w:rsid w:val="00CB2E5A"/>
    <w:rsid w:val="00CE37AC"/>
    <w:rsid w:val="00CF251C"/>
    <w:rsid w:val="00D046FA"/>
    <w:rsid w:val="00D055A5"/>
    <w:rsid w:val="00D13490"/>
    <w:rsid w:val="00D54648"/>
    <w:rsid w:val="00D559AB"/>
    <w:rsid w:val="00D561F0"/>
    <w:rsid w:val="00D91939"/>
    <w:rsid w:val="00DA0ACA"/>
    <w:rsid w:val="00DA1815"/>
    <w:rsid w:val="00DB3159"/>
    <w:rsid w:val="00DB31D2"/>
    <w:rsid w:val="00DD396F"/>
    <w:rsid w:val="00DD57CF"/>
    <w:rsid w:val="00DE29C2"/>
    <w:rsid w:val="00DE4778"/>
    <w:rsid w:val="00E1257A"/>
    <w:rsid w:val="00E2090B"/>
    <w:rsid w:val="00E3706E"/>
    <w:rsid w:val="00E529B1"/>
    <w:rsid w:val="00E623A2"/>
    <w:rsid w:val="00E733BA"/>
    <w:rsid w:val="00E97D16"/>
    <w:rsid w:val="00EA386E"/>
    <w:rsid w:val="00EB4361"/>
    <w:rsid w:val="00EC415F"/>
    <w:rsid w:val="00ED1B1A"/>
    <w:rsid w:val="00EE17B4"/>
    <w:rsid w:val="00EE7383"/>
    <w:rsid w:val="00F14F0E"/>
    <w:rsid w:val="00F25BD7"/>
    <w:rsid w:val="00F408CF"/>
    <w:rsid w:val="00F633BB"/>
    <w:rsid w:val="00F65440"/>
    <w:rsid w:val="00F719DB"/>
    <w:rsid w:val="00FC4404"/>
    <w:rsid w:val="00FC4C34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FORM-OF31_NG2.DOT</Template>
  <TotalTime>0</TotalTime>
  <Pages>6</Pages>
  <Words>3086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20636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Булгакова Наталья Юрьевна</cp:lastModifiedBy>
  <cp:revision>2</cp:revision>
  <cp:lastPrinted>2019-05-30T08:53:00Z</cp:lastPrinted>
  <dcterms:created xsi:type="dcterms:W3CDTF">2019-06-04T11:25:00Z</dcterms:created>
  <dcterms:modified xsi:type="dcterms:W3CDTF">2019-06-04T11:25:00Z</dcterms:modified>
</cp:coreProperties>
</file>