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B0" w:rsidRPr="00481EF9" w:rsidRDefault="009F4E70" w:rsidP="002337B3">
      <w:pPr>
        <w:jc w:val="center"/>
        <w:rPr>
          <w:b/>
        </w:rPr>
      </w:pPr>
      <w:r w:rsidRPr="00481EF9">
        <w:rPr>
          <w:b/>
        </w:rPr>
        <w:t xml:space="preserve">Объявление </w:t>
      </w:r>
    </w:p>
    <w:p w:rsidR="002337B3" w:rsidRPr="00481EF9" w:rsidRDefault="009F4E70" w:rsidP="002337B3">
      <w:pPr>
        <w:jc w:val="center"/>
        <w:rPr>
          <w:b/>
        </w:rPr>
      </w:pPr>
      <w:proofErr w:type="gramStart"/>
      <w:r w:rsidRPr="00481EF9">
        <w:rPr>
          <w:b/>
        </w:rPr>
        <w:t xml:space="preserve">о приеме документов для участия в конкурсе на </w:t>
      </w:r>
      <w:r w:rsidR="005D22BE" w:rsidRPr="00481EF9">
        <w:rPr>
          <w:b/>
        </w:rPr>
        <w:t xml:space="preserve">замещение вакантных должностей государственной гражданской службы Российской Федерации </w:t>
      </w:r>
      <w:r w:rsidR="002337B3" w:rsidRPr="00481EF9">
        <w:rPr>
          <w:b/>
        </w:rPr>
        <w:t>в Межрайонной инспекции</w:t>
      </w:r>
      <w:proofErr w:type="gramEnd"/>
      <w:r w:rsidR="002337B3" w:rsidRPr="00481EF9">
        <w:rPr>
          <w:b/>
        </w:rPr>
        <w:t xml:space="preserve"> Федер</w:t>
      </w:r>
      <w:r w:rsidR="00055EB0" w:rsidRPr="00481EF9">
        <w:rPr>
          <w:b/>
        </w:rPr>
        <w:t xml:space="preserve">альной налоговой службы № 4 по </w:t>
      </w:r>
      <w:r w:rsidR="002337B3" w:rsidRPr="00481EF9">
        <w:rPr>
          <w:b/>
        </w:rPr>
        <w:t>Республике Башкортостан</w:t>
      </w:r>
    </w:p>
    <w:p w:rsidR="00871153" w:rsidRPr="00481EF9" w:rsidRDefault="00871153" w:rsidP="00871153">
      <w:pPr>
        <w:jc w:val="both"/>
      </w:pPr>
    </w:p>
    <w:p w:rsidR="009F4E70" w:rsidRPr="00481EF9" w:rsidRDefault="009F4E70" w:rsidP="00871153">
      <w:pPr>
        <w:jc w:val="both"/>
      </w:pPr>
    </w:p>
    <w:p w:rsidR="00871153" w:rsidRPr="00481EF9" w:rsidRDefault="00871153" w:rsidP="00871153">
      <w:pPr>
        <w:tabs>
          <w:tab w:val="left" w:pos="1620"/>
          <w:tab w:val="left" w:pos="4140"/>
          <w:tab w:val="left" w:pos="7020"/>
        </w:tabs>
        <w:ind w:firstLine="720"/>
        <w:jc w:val="both"/>
      </w:pPr>
      <w:proofErr w:type="gramStart"/>
      <w:r w:rsidRPr="00481EF9">
        <w:t xml:space="preserve">Межрайонная ИФНС России № 4 по Республике Башкортостан (450075, г. Уфа, проспект Октября, д. 95/2, телефон: 229-83-00) в лице </w:t>
      </w:r>
      <w:r w:rsidR="00930943">
        <w:t>н</w:t>
      </w:r>
      <w:r w:rsidRPr="00481EF9">
        <w:t xml:space="preserve">ачальника Межрайонной ИФНС России № 4 по Республике Башкортостан </w:t>
      </w:r>
      <w:proofErr w:type="spellStart"/>
      <w:r w:rsidR="00627EC2">
        <w:t>Вахитовой</w:t>
      </w:r>
      <w:proofErr w:type="spellEnd"/>
      <w:r w:rsidR="00627EC2">
        <w:t xml:space="preserve"> Гузель </w:t>
      </w:r>
      <w:proofErr w:type="spellStart"/>
      <w:r w:rsidR="00627EC2">
        <w:t>Ришатовны</w:t>
      </w:r>
      <w:proofErr w:type="spellEnd"/>
      <w:r w:rsidRPr="00481EF9">
        <w:t>, действующ</w:t>
      </w:r>
      <w:r w:rsidR="002337B3" w:rsidRPr="00481EF9">
        <w:t>его</w:t>
      </w:r>
      <w:r w:rsidRPr="00481EF9">
        <w:t xml:space="preserve"> на основании Положения о Межрайонной ИФНС России № 4 по Республике Башкортостан, утвержденного приказом УФНС России по Республике Башкортостан от </w:t>
      </w:r>
      <w:r w:rsidR="00627EC2" w:rsidRPr="00627EC2">
        <w:t>28.02.2022 № 02-08/071@</w:t>
      </w:r>
      <w:r w:rsidRPr="00481EF9">
        <w:t xml:space="preserve">, </w:t>
      </w:r>
      <w:r w:rsidR="002337B3" w:rsidRPr="00481EF9">
        <w:t>объявляет о приеме документов для участия в</w:t>
      </w:r>
      <w:proofErr w:type="gramEnd"/>
      <w:r w:rsidR="002337B3" w:rsidRPr="00481EF9">
        <w:t xml:space="preserve"> </w:t>
      </w:r>
      <w:proofErr w:type="gramStart"/>
      <w:r w:rsidR="002337B3" w:rsidRPr="00481EF9">
        <w:t>конкурсе</w:t>
      </w:r>
      <w:proofErr w:type="gramEnd"/>
      <w:r w:rsidR="002337B3" w:rsidRPr="00481EF9">
        <w:t xml:space="preserve"> </w:t>
      </w:r>
      <w:r w:rsidR="009F4E70" w:rsidRPr="00481EF9">
        <w:t xml:space="preserve">на </w:t>
      </w:r>
      <w:r w:rsidR="00411B75" w:rsidRPr="00481EF9">
        <w:t>замещение вакантных должностей государственной гражданской службы Российской Федерации в Межрайонной ИФНС России № 4 по Республике Башкортостан</w:t>
      </w:r>
      <w:r w:rsidRPr="00481EF9">
        <w:t xml:space="preserve"> (далее – Инспекция):</w:t>
      </w:r>
    </w:p>
    <w:p w:rsidR="00871153" w:rsidRPr="00481EF9" w:rsidRDefault="00871153" w:rsidP="00871153">
      <w:pPr>
        <w:jc w:val="both"/>
      </w:pPr>
    </w:p>
    <w:tbl>
      <w:tblPr>
        <w:tblW w:w="10206" w:type="dxa"/>
        <w:jc w:val="center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4535"/>
      </w:tblGrid>
      <w:tr w:rsidR="004879ED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4879ED" w:rsidRPr="00481EF9" w:rsidRDefault="004879ED" w:rsidP="004879ED">
            <w:pPr>
              <w:jc w:val="center"/>
              <w:rPr>
                <w:b/>
              </w:rPr>
            </w:pPr>
            <w:r w:rsidRPr="00481EF9">
              <w:rPr>
                <w:b/>
              </w:rPr>
              <w:t>Наименование отдела</w:t>
            </w:r>
          </w:p>
        </w:tc>
        <w:tc>
          <w:tcPr>
            <w:tcW w:w="3260" w:type="dxa"/>
            <w:shd w:val="solid" w:color="FFFFFF" w:fill="auto"/>
          </w:tcPr>
          <w:p w:rsidR="004879ED" w:rsidRPr="00481EF9" w:rsidRDefault="004879ED" w:rsidP="004879ED">
            <w:pPr>
              <w:jc w:val="center"/>
              <w:rPr>
                <w:b/>
              </w:rPr>
            </w:pPr>
            <w:r w:rsidRPr="00481EF9">
              <w:rPr>
                <w:b/>
              </w:rPr>
              <w:t>Наименование вакантной должности</w:t>
            </w:r>
          </w:p>
        </w:tc>
        <w:tc>
          <w:tcPr>
            <w:tcW w:w="4535" w:type="dxa"/>
            <w:shd w:val="solid" w:color="FFFFFF" w:fill="auto"/>
          </w:tcPr>
          <w:p w:rsidR="004879ED" w:rsidRPr="00481EF9" w:rsidRDefault="004879ED" w:rsidP="004879ED">
            <w:pPr>
              <w:jc w:val="center"/>
              <w:rPr>
                <w:b/>
              </w:rPr>
            </w:pPr>
            <w:r w:rsidRPr="00481EF9">
              <w:rPr>
                <w:b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D7325F" w:rsidRPr="00481EF9" w:rsidTr="00B80BE3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D7325F" w:rsidRPr="00481EF9" w:rsidRDefault="00D7325F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Отдел обеспечения</w:t>
            </w:r>
          </w:p>
        </w:tc>
        <w:tc>
          <w:tcPr>
            <w:tcW w:w="3260" w:type="dxa"/>
            <w:shd w:val="solid" w:color="FFFFFF" w:fill="auto"/>
          </w:tcPr>
          <w:p w:rsidR="00D7325F" w:rsidRPr="00481EF9" w:rsidRDefault="00D7325F" w:rsidP="00B80BE3">
            <w:pPr>
              <w:jc w:val="center"/>
            </w:pPr>
            <w:r>
              <w:t>Главный с</w:t>
            </w:r>
            <w:r w:rsidRPr="00481EF9">
              <w:t>пециалист – эксперт</w:t>
            </w:r>
          </w:p>
          <w:p w:rsidR="00D7325F" w:rsidRPr="00481EF9" w:rsidRDefault="00D7325F" w:rsidP="00B80BE3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</w:tcPr>
          <w:p w:rsidR="00D7325F" w:rsidRPr="00481EF9" w:rsidRDefault="00D7325F" w:rsidP="00B80BE3">
            <w:pPr>
              <w:tabs>
                <w:tab w:val="left" w:pos="2520"/>
              </w:tabs>
              <w:jc w:val="center"/>
            </w:pPr>
            <w:r w:rsidRPr="00481EF9">
              <w:t xml:space="preserve">высшее образование; </w:t>
            </w:r>
          </w:p>
          <w:p w:rsidR="00D7325F" w:rsidRPr="00481EF9" w:rsidRDefault="00D7325F" w:rsidP="00B80BE3">
            <w:pPr>
              <w:jc w:val="center"/>
              <w:rPr>
                <w:b/>
              </w:rPr>
            </w:pPr>
            <w:r w:rsidRPr="00481EF9">
              <w:t>без предъявления требований к стажу</w:t>
            </w:r>
          </w:p>
        </w:tc>
      </w:tr>
      <w:tr w:rsidR="00D7325F" w:rsidRPr="00481EF9" w:rsidTr="00B80BE3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D7325F" w:rsidRPr="00481EF9" w:rsidRDefault="00D7325F" w:rsidP="00B80B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Отдел обеспечения</w:t>
            </w:r>
          </w:p>
        </w:tc>
        <w:tc>
          <w:tcPr>
            <w:tcW w:w="3260" w:type="dxa"/>
            <w:shd w:val="solid" w:color="FFFFFF" w:fill="auto"/>
          </w:tcPr>
          <w:p w:rsidR="00D7325F" w:rsidRPr="00481EF9" w:rsidRDefault="00D7325F" w:rsidP="00B80BE3">
            <w:pPr>
              <w:jc w:val="center"/>
            </w:pPr>
            <w:r>
              <w:t>Ведущий с</w:t>
            </w:r>
            <w:r w:rsidRPr="00481EF9">
              <w:t>пециалист – эксперт</w:t>
            </w:r>
          </w:p>
          <w:p w:rsidR="00D7325F" w:rsidRPr="00481EF9" w:rsidRDefault="00D7325F" w:rsidP="00B80BE3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</w:tcPr>
          <w:p w:rsidR="00D7325F" w:rsidRPr="00481EF9" w:rsidRDefault="00D7325F" w:rsidP="00B80BE3">
            <w:pPr>
              <w:tabs>
                <w:tab w:val="left" w:pos="2520"/>
              </w:tabs>
              <w:jc w:val="center"/>
            </w:pPr>
            <w:r w:rsidRPr="00481EF9">
              <w:t xml:space="preserve">высшее образование; </w:t>
            </w:r>
          </w:p>
          <w:p w:rsidR="00D7325F" w:rsidRPr="00481EF9" w:rsidRDefault="00D7325F" w:rsidP="00B80BE3">
            <w:pPr>
              <w:jc w:val="center"/>
              <w:rPr>
                <w:b/>
              </w:rPr>
            </w:pPr>
            <w:r w:rsidRPr="00481EF9">
              <w:t>без предъявления требований к стажу</w:t>
            </w:r>
          </w:p>
        </w:tc>
      </w:tr>
      <w:tr w:rsidR="00D7325F" w:rsidRPr="00481EF9" w:rsidTr="00B80BE3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D7325F" w:rsidRPr="00481EF9" w:rsidRDefault="00D7325F" w:rsidP="00B80B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Отдел обеспечения</w:t>
            </w:r>
          </w:p>
        </w:tc>
        <w:tc>
          <w:tcPr>
            <w:tcW w:w="3260" w:type="dxa"/>
            <w:shd w:val="solid" w:color="FFFFFF" w:fill="auto"/>
          </w:tcPr>
          <w:p w:rsidR="00D7325F" w:rsidRPr="00481EF9" w:rsidRDefault="00D7325F" w:rsidP="00B80BE3">
            <w:pPr>
              <w:jc w:val="center"/>
            </w:pPr>
            <w:r>
              <w:t>С</w:t>
            </w:r>
            <w:r w:rsidRPr="00481EF9">
              <w:t>пециалист – эксперт</w:t>
            </w:r>
          </w:p>
          <w:p w:rsidR="00D7325F" w:rsidRPr="00481EF9" w:rsidRDefault="00D7325F" w:rsidP="00B80BE3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</w:tcPr>
          <w:p w:rsidR="00D7325F" w:rsidRPr="00481EF9" w:rsidRDefault="00D7325F" w:rsidP="00B80BE3">
            <w:pPr>
              <w:tabs>
                <w:tab w:val="left" w:pos="2520"/>
              </w:tabs>
              <w:jc w:val="center"/>
            </w:pPr>
            <w:r w:rsidRPr="00481EF9">
              <w:t xml:space="preserve">высшее образование; </w:t>
            </w:r>
          </w:p>
          <w:p w:rsidR="00D7325F" w:rsidRPr="00481EF9" w:rsidRDefault="00D7325F" w:rsidP="00B80BE3">
            <w:pPr>
              <w:jc w:val="center"/>
              <w:rPr>
                <w:b/>
              </w:rPr>
            </w:pPr>
            <w:r w:rsidRPr="00481EF9">
              <w:t>без предъявления требований к стажу</w:t>
            </w:r>
          </w:p>
        </w:tc>
      </w:tr>
      <w:tr w:rsidR="00D7325F" w:rsidRPr="00481EF9" w:rsidTr="00B80BE3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D7325F" w:rsidRPr="00481EF9" w:rsidRDefault="00D7325F" w:rsidP="00B80B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Отдел обеспечения</w:t>
            </w:r>
          </w:p>
        </w:tc>
        <w:tc>
          <w:tcPr>
            <w:tcW w:w="3260" w:type="dxa"/>
            <w:shd w:val="solid" w:color="FFFFFF" w:fill="auto"/>
          </w:tcPr>
          <w:p w:rsidR="00D7325F" w:rsidRPr="00481EF9" w:rsidRDefault="00D7325F" w:rsidP="00B80BE3">
            <w:pPr>
              <w:jc w:val="center"/>
            </w:pPr>
            <w:r>
              <w:t>Старший  специалист 2 разряда</w:t>
            </w:r>
          </w:p>
          <w:p w:rsidR="00D7325F" w:rsidRPr="00481EF9" w:rsidRDefault="00D7325F" w:rsidP="00B80BE3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</w:tcPr>
          <w:p w:rsidR="0023117A" w:rsidRDefault="0023117A" w:rsidP="0023117A">
            <w:pPr>
              <w:tabs>
                <w:tab w:val="left" w:pos="2520"/>
              </w:tabs>
              <w:jc w:val="center"/>
            </w:pPr>
            <w:r>
              <w:t xml:space="preserve">профессиональное образование; </w:t>
            </w:r>
          </w:p>
          <w:p w:rsidR="00D7325F" w:rsidRPr="00481EF9" w:rsidRDefault="0023117A" w:rsidP="0023117A">
            <w:pPr>
              <w:jc w:val="center"/>
              <w:rPr>
                <w:b/>
              </w:rPr>
            </w:pPr>
            <w:r>
              <w:t>без предъявления требований к стажу</w:t>
            </w:r>
          </w:p>
        </w:tc>
      </w:tr>
      <w:tr w:rsidR="00D7325F" w:rsidRPr="00481EF9" w:rsidTr="00B80BE3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D7325F" w:rsidRPr="00481EF9" w:rsidRDefault="00D7325F" w:rsidP="00B80B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Отдел обеспечения</w:t>
            </w:r>
          </w:p>
        </w:tc>
        <w:tc>
          <w:tcPr>
            <w:tcW w:w="3260" w:type="dxa"/>
            <w:shd w:val="solid" w:color="FFFFFF" w:fill="auto"/>
          </w:tcPr>
          <w:p w:rsidR="00D7325F" w:rsidRPr="00481EF9" w:rsidRDefault="00D7325F" w:rsidP="00D7325F">
            <w:pPr>
              <w:jc w:val="center"/>
            </w:pPr>
            <w:r>
              <w:t>Старший  специалист 3 разряда</w:t>
            </w:r>
          </w:p>
          <w:p w:rsidR="00D7325F" w:rsidRPr="00481EF9" w:rsidRDefault="00D7325F" w:rsidP="00D7325F">
            <w:pPr>
              <w:jc w:val="center"/>
            </w:pPr>
            <w:r w:rsidRPr="00481EF9">
              <w:rPr>
                <w:bCs/>
                <w:color w:val="000000"/>
              </w:rPr>
              <w:t xml:space="preserve"> (1 единица)</w:t>
            </w:r>
          </w:p>
        </w:tc>
        <w:tc>
          <w:tcPr>
            <w:tcW w:w="4535" w:type="dxa"/>
            <w:shd w:val="solid" w:color="FFFFFF" w:fill="auto"/>
          </w:tcPr>
          <w:p w:rsidR="0023117A" w:rsidRDefault="0023117A" w:rsidP="0023117A">
            <w:pPr>
              <w:tabs>
                <w:tab w:val="left" w:pos="2520"/>
              </w:tabs>
              <w:jc w:val="center"/>
            </w:pPr>
            <w:r>
              <w:t xml:space="preserve">профессиональное образование; </w:t>
            </w:r>
          </w:p>
          <w:p w:rsidR="00D7325F" w:rsidRPr="00481EF9" w:rsidRDefault="0023117A" w:rsidP="0023117A">
            <w:pPr>
              <w:jc w:val="center"/>
              <w:rPr>
                <w:b/>
              </w:rPr>
            </w:pPr>
            <w:r>
              <w:t>без предъявления требований к стажу</w:t>
            </w:r>
          </w:p>
        </w:tc>
      </w:tr>
      <w:tr w:rsidR="00B80BE3" w:rsidRPr="00481EF9" w:rsidTr="00B80BE3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B80BE3" w:rsidRPr="00481EF9" w:rsidRDefault="00B80BE3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80BE3">
              <w:rPr>
                <w:bCs/>
                <w:color w:val="000000"/>
              </w:rPr>
              <w:t>Отдел контроля выполнения технологических процессов и информационных технологий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B80BE3" w:rsidRPr="00481EF9" w:rsidRDefault="00B80BE3" w:rsidP="00B80BE3">
            <w:pPr>
              <w:jc w:val="center"/>
            </w:pPr>
            <w:r>
              <w:t>Главный с</w:t>
            </w:r>
            <w:r w:rsidRPr="00481EF9">
              <w:t>пециалист – эксперт</w:t>
            </w:r>
          </w:p>
          <w:p w:rsidR="00B80BE3" w:rsidRPr="00481EF9" w:rsidRDefault="00B80BE3" w:rsidP="00B80BE3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B80BE3" w:rsidRDefault="00B80BE3" w:rsidP="00B80BE3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B80BE3" w:rsidRPr="00481EF9" w:rsidRDefault="00B80BE3" w:rsidP="00B80BE3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B80BE3" w:rsidRPr="00481EF9" w:rsidTr="00B80BE3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B80BE3" w:rsidRPr="00481EF9" w:rsidRDefault="00B80BE3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80BE3">
              <w:rPr>
                <w:bCs/>
                <w:color w:val="000000"/>
              </w:rPr>
              <w:t>Отдел контроля выполнения технологических процессов и информационных технологий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B80BE3" w:rsidRPr="00481EF9" w:rsidRDefault="00B80BE3" w:rsidP="00B80BE3">
            <w:pPr>
              <w:jc w:val="center"/>
            </w:pPr>
            <w:r>
              <w:t>Ведущий с</w:t>
            </w:r>
            <w:r w:rsidRPr="00481EF9">
              <w:t>пециалист – эксперт</w:t>
            </w:r>
          </w:p>
          <w:p w:rsidR="00B80BE3" w:rsidRPr="00481EF9" w:rsidRDefault="00B80BE3" w:rsidP="00B80BE3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B80BE3" w:rsidRDefault="00B80BE3" w:rsidP="00B80BE3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B80BE3" w:rsidRPr="00481EF9" w:rsidRDefault="00B80BE3" w:rsidP="00B80BE3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B80BE3" w:rsidRPr="00481EF9" w:rsidTr="00B80BE3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B80BE3" w:rsidRPr="00481EF9" w:rsidRDefault="00B80BE3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80BE3">
              <w:rPr>
                <w:bCs/>
                <w:color w:val="000000"/>
              </w:rPr>
              <w:t xml:space="preserve">Отдел контроля выполнения технологических процессов и информационных </w:t>
            </w:r>
            <w:r w:rsidRPr="00B80BE3">
              <w:rPr>
                <w:bCs/>
                <w:color w:val="000000"/>
              </w:rPr>
              <w:lastRenderedPageBreak/>
              <w:t>технологий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B80BE3" w:rsidRPr="00481EF9" w:rsidRDefault="00B80BE3" w:rsidP="00B80BE3">
            <w:pPr>
              <w:jc w:val="center"/>
            </w:pPr>
            <w:r>
              <w:lastRenderedPageBreak/>
              <w:t>С</w:t>
            </w:r>
            <w:r w:rsidRPr="00481EF9">
              <w:t>пециалист – эксперт</w:t>
            </w:r>
          </w:p>
          <w:p w:rsidR="00B80BE3" w:rsidRPr="00481EF9" w:rsidRDefault="00B80BE3" w:rsidP="00B80BE3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B80BE3" w:rsidRDefault="00B80BE3" w:rsidP="00B80BE3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B80BE3" w:rsidRPr="00481EF9" w:rsidRDefault="00B80BE3" w:rsidP="00B80BE3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627EC2" w:rsidRPr="00481EF9" w:rsidTr="00B80BE3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627EC2" w:rsidRPr="00481EF9" w:rsidRDefault="00B80BE3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80BE3">
              <w:rPr>
                <w:bCs/>
                <w:color w:val="000000"/>
              </w:rPr>
              <w:lastRenderedPageBreak/>
              <w:t>Отдел контроля выполнения технологических процессов и информационных технологий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B80BE3" w:rsidRDefault="00B80BE3" w:rsidP="00B80BE3">
            <w:pPr>
              <w:tabs>
                <w:tab w:val="left" w:pos="2520"/>
              </w:tabs>
              <w:jc w:val="center"/>
            </w:pPr>
            <w:r>
              <w:t>Старший  специалист 3 разряда</w:t>
            </w:r>
          </w:p>
          <w:p w:rsidR="00627EC2" w:rsidRPr="00481EF9" w:rsidRDefault="00B80BE3" w:rsidP="00B80BE3">
            <w:pPr>
              <w:tabs>
                <w:tab w:val="left" w:pos="2520"/>
              </w:tabs>
              <w:jc w:val="center"/>
            </w:pPr>
            <w: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B80BE3" w:rsidRDefault="00B80BE3" w:rsidP="00B80BE3">
            <w:pPr>
              <w:tabs>
                <w:tab w:val="left" w:pos="2520"/>
              </w:tabs>
              <w:jc w:val="center"/>
            </w:pPr>
            <w:r>
              <w:t>профессиональное образование;</w:t>
            </w:r>
          </w:p>
          <w:p w:rsidR="00627EC2" w:rsidRPr="00481EF9" w:rsidRDefault="00B80BE3" w:rsidP="00B80BE3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B80BE3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B80BE3" w:rsidRPr="00481EF9" w:rsidRDefault="00B80BE3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80BE3">
              <w:rPr>
                <w:bCs/>
                <w:color w:val="000000"/>
              </w:rPr>
              <w:t>Отдел сопровождения налоговых проверок и взаимодействия с правоохранительными органами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B80BE3" w:rsidRDefault="00B80BE3" w:rsidP="00B80BE3">
            <w:pPr>
              <w:ind w:left="-108"/>
              <w:jc w:val="center"/>
            </w:pPr>
            <w:r>
              <w:t xml:space="preserve">Главный государственный налоговый инспектор </w:t>
            </w:r>
          </w:p>
          <w:p w:rsidR="00B80BE3" w:rsidRPr="007A0358" w:rsidRDefault="00B80BE3" w:rsidP="00B80BE3">
            <w:pPr>
              <w:ind w:left="-108"/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B80BE3" w:rsidRDefault="00B80BE3" w:rsidP="00B80BE3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B80BE3" w:rsidRPr="00481EF9" w:rsidRDefault="00B80BE3" w:rsidP="00B80BE3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B80BE3" w:rsidRPr="00481EF9" w:rsidTr="00B80BE3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B80BE3" w:rsidRDefault="00B80BE3" w:rsidP="00B80BE3">
            <w:pPr>
              <w:jc w:val="center"/>
            </w:pPr>
            <w:r w:rsidRPr="00002FE8">
              <w:t>Отдел сопровождения налоговых проверок и взаимодействия с правоохранительными органами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B80BE3" w:rsidRDefault="00B80BE3" w:rsidP="00B80BE3">
            <w:pPr>
              <w:ind w:left="-108"/>
              <w:jc w:val="center"/>
            </w:pPr>
            <w:r>
              <w:t>Государственный налоговый инспектор</w:t>
            </w:r>
          </w:p>
          <w:p w:rsidR="00B80BE3" w:rsidRDefault="00B80BE3" w:rsidP="00B80BE3">
            <w:pPr>
              <w:ind w:left="-108"/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B80BE3" w:rsidRDefault="00B80BE3" w:rsidP="00B80BE3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B80BE3" w:rsidRPr="00B80BE3" w:rsidRDefault="00B80BE3" w:rsidP="00B80BE3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t>без предъявления требований к стажу</w:t>
            </w:r>
          </w:p>
        </w:tc>
      </w:tr>
      <w:tr w:rsidR="00B80BE3" w:rsidRPr="00481EF9" w:rsidTr="00B80BE3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B80BE3" w:rsidRDefault="00B80BE3" w:rsidP="00B80BE3">
            <w:pPr>
              <w:jc w:val="center"/>
            </w:pPr>
            <w:r w:rsidRPr="00002FE8">
              <w:t>Отдел сопровождения налоговых проверок и взаимодействия с правоохранительными органами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B80BE3" w:rsidRDefault="00B80BE3" w:rsidP="00B80BE3">
            <w:pPr>
              <w:ind w:left="-108"/>
              <w:jc w:val="center"/>
            </w:pPr>
            <w:r>
              <w:t>Специалист – эксперт</w:t>
            </w:r>
          </w:p>
          <w:p w:rsidR="00B80BE3" w:rsidRDefault="00B80BE3" w:rsidP="00B80BE3">
            <w:pPr>
              <w:ind w:left="-108"/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B80BE3" w:rsidRDefault="00B80BE3" w:rsidP="00B80BE3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B80BE3" w:rsidRPr="00481EF9" w:rsidRDefault="00B80BE3" w:rsidP="00B80BE3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B80BE3" w:rsidRPr="00481EF9" w:rsidTr="00B80BE3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B80BE3" w:rsidRDefault="00B80BE3" w:rsidP="00B80BE3">
            <w:pPr>
              <w:jc w:val="center"/>
            </w:pPr>
            <w:r w:rsidRPr="00002FE8">
              <w:t>Отдел сопровождения налоговых проверок и взаимодействия с правоохранительными органами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B80BE3" w:rsidRDefault="00B80BE3" w:rsidP="00B80BE3">
            <w:pPr>
              <w:ind w:left="-108" w:firstLine="220"/>
              <w:jc w:val="center"/>
            </w:pPr>
            <w:r w:rsidRPr="007A0358">
              <w:t xml:space="preserve">Старший специалист </w:t>
            </w:r>
            <w:r>
              <w:t xml:space="preserve">3 </w:t>
            </w:r>
            <w:r w:rsidRPr="007A0358">
              <w:t>разряда</w:t>
            </w:r>
          </w:p>
          <w:p w:rsidR="00B80BE3" w:rsidRDefault="00B80BE3" w:rsidP="00B80BE3">
            <w:pPr>
              <w:ind w:left="-108" w:firstLine="220"/>
              <w:jc w:val="center"/>
            </w:pPr>
            <w:r w:rsidRPr="00481EF9">
              <w:rPr>
                <w:bCs/>
                <w:color w:val="000000"/>
              </w:rPr>
              <w:t>(</w:t>
            </w:r>
            <w:r>
              <w:rPr>
                <w:bCs/>
                <w:color w:val="000000"/>
              </w:rPr>
              <w:t>2</w:t>
            </w:r>
            <w:r w:rsidRPr="00481EF9">
              <w:rPr>
                <w:bCs/>
                <w:color w:val="000000"/>
              </w:rPr>
              <w:t xml:space="preserve"> единиц</w:t>
            </w:r>
            <w:r>
              <w:rPr>
                <w:bCs/>
                <w:color w:val="000000"/>
              </w:rPr>
              <w:t>ы</w:t>
            </w:r>
            <w:r w:rsidRPr="00481EF9">
              <w:rPr>
                <w:bCs/>
                <w:color w:val="000000"/>
              </w:rPr>
              <w:t>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B80BE3" w:rsidRDefault="00B80BE3" w:rsidP="00B80BE3">
            <w:pPr>
              <w:tabs>
                <w:tab w:val="left" w:pos="2520"/>
              </w:tabs>
              <w:jc w:val="center"/>
            </w:pPr>
            <w:r>
              <w:t>профессиональное образование;</w:t>
            </w:r>
          </w:p>
          <w:p w:rsidR="00B80BE3" w:rsidRPr="00481EF9" w:rsidRDefault="00B80BE3" w:rsidP="00B80BE3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D2EEF" w:rsidRPr="00481EF9" w:rsidTr="008D2EEF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8D2EEF" w:rsidRPr="00481EF9" w:rsidRDefault="008D2EEF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80BE3">
              <w:rPr>
                <w:bCs/>
                <w:color w:val="000000"/>
              </w:rPr>
              <w:t>Отдел обеспечения процедур банкротства № 2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8D2EEF" w:rsidRDefault="008D2EEF" w:rsidP="008D2EEF">
            <w:pPr>
              <w:jc w:val="center"/>
            </w:pPr>
            <w:r w:rsidRPr="00F120CB">
              <w:t>Государственный налоговый инспектор</w:t>
            </w:r>
          </w:p>
          <w:p w:rsidR="008D2EEF" w:rsidRPr="00F120CB" w:rsidRDefault="008D2EEF" w:rsidP="008D2EEF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8D2EEF" w:rsidRDefault="008D2EEF" w:rsidP="008D2EEF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8D2EEF" w:rsidRPr="00481EF9" w:rsidRDefault="008D2EEF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D2EEF" w:rsidRPr="00481EF9" w:rsidTr="008D2EEF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8D2EEF" w:rsidRPr="00481EF9" w:rsidRDefault="008D2EEF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80BE3">
              <w:rPr>
                <w:bCs/>
                <w:color w:val="000000"/>
              </w:rPr>
              <w:t>Отдел обеспечения процедур банкротства № 2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8D2EEF" w:rsidRDefault="008D2EEF" w:rsidP="008D2EEF">
            <w:pPr>
              <w:jc w:val="center"/>
            </w:pPr>
            <w:r w:rsidRPr="00F120CB">
              <w:t xml:space="preserve">Специалист </w:t>
            </w:r>
            <w:r>
              <w:t>–</w:t>
            </w:r>
            <w:r w:rsidRPr="00F120CB">
              <w:t xml:space="preserve"> эксперт</w:t>
            </w:r>
          </w:p>
          <w:p w:rsidR="008D2EEF" w:rsidRPr="00F120CB" w:rsidRDefault="008D2EEF" w:rsidP="008D2EEF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8D2EEF" w:rsidRDefault="008D2EEF" w:rsidP="008D2EEF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8D2EEF" w:rsidRPr="00481EF9" w:rsidRDefault="008D2EEF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D2EEF" w:rsidRPr="00481EF9" w:rsidTr="008D2EEF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8D2EEF" w:rsidRPr="00481EF9" w:rsidRDefault="008D2EEF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80BE3">
              <w:rPr>
                <w:bCs/>
                <w:color w:val="000000"/>
              </w:rPr>
              <w:t>Отдел обеспечения процедур банкротства № 2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8D2EEF" w:rsidRDefault="008D2EEF" w:rsidP="008D2EEF">
            <w:pPr>
              <w:jc w:val="center"/>
            </w:pPr>
            <w:r w:rsidRPr="00F120CB">
              <w:t>Старший специалист 3 разряда</w:t>
            </w:r>
          </w:p>
          <w:p w:rsidR="008D2EEF" w:rsidRDefault="008D2EEF" w:rsidP="008D2EEF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8D2EEF" w:rsidRDefault="008D2EEF" w:rsidP="008D2EEF">
            <w:pPr>
              <w:tabs>
                <w:tab w:val="left" w:pos="2520"/>
              </w:tabs>
              <w:jc w:val="center"/>
            </w:pPr>
            <w:r>
              <w:t>профессиональное образование;</w:t>
            </w:r>
          </w:p>
          <w:p w:rsidR="008D2EEF" w:rsidRPr="00481EF9" w:rsidRDefault="008D2EEF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D2EEF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8D2EEF" w:rsidRPr="00481EF9" w:rsidRDefault="008D2EEF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D2EEF">
              <w:rPr>
                <w:bCs/>
                <w:color w:val="000000"/>
              </w:rPr>
              <w:t xml:space="preserve">Отдел взыскания </w:t>
            </w:r>
            <w:r>
              <w:rPr>
                <w:bCs/>
                <w:color w:val="000000"/>
              </w:rPr>
              <w:t xml:space="preserve">задолженности </w:t>
            </w:r>
            <w:r w:rsidRPr="008D2EEF">
              <w:rPr>
                <w:bCs/>
                <w:color w:val="000000"/>
              </w:rPr>
              <w:t>с физических лиц № 1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8D2EEF" w:rsidRDefault="008D2EEF" w:rsidP="009B0793">
            <w:pPr>
              <w:jc w:val="center"/>
            </w:pPr>
            <w:r w:rsidRPr="00F120CB">
              <w:t>Государственный налоговый инспектор</w:t>
            </w:r>
          </w:p>
          <w:p w:rsidR="008D2EEF" w:rsidRPr="00F120CB" w:rsidRDefault="008D2EEF" w:rsidP="008D2EEF">
            <w:pPr>
              <w:jc w:val="center"/>
            </w:pPr>
            <w:r w:rsidRPr="00481EF9">
              <w:rPr>
                <w:bCs/>
                <w:color w:val="000000"/>
              </w:rPr>
              <w:t>(</w:t>
            </w:r>
            <w:r>
              <w:rPr>
                <w:bCs/>
                <w:color w:val="000000"/>
              </w:rPr>
              <w:t>2</w:t>
            </w:r>
            <w:r w:rsidRPr="00481EF9">
              <w:rPr>
                <w:bCs/>
                <w:color w:val="000000"/>
              </w:rPr>
              <w:t xml:space="preserve"> единиц</w:t>
            </w:r>
            <w:r>
              <w:rPr>
                <w:bCs/>
                <w:color w:val="000000"/>
              </w:rPr>
              <w:t>ы</w:t>
            </w:r>
            <w:r w:rsidRPr="00481EF9">
              <w:rPr>
                <w:bCs/>
                <w:color w:val="000000"/>
              </w:rPr>
              <w:t>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8D2EEF" w:rsidRDefault="008D2EEF" w:rsidP="008D2EEF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8D2EEF" w:rsidRPr="00481EF9" w:rsidRDefault="008D2EEF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D2EEF" w:rsidRPr="00481EF9" w:rsidTr="008D2EEF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8D2EEF" w:rsidRDefault="008D2EEF" w:rsidP="008D2EEF">
            <w:pPr>
              <w:jc w:val="center"/>
            </w:pPr>
            <w:r w:rsidRPr="009E5063">
              <w:rPr>
                <w:bCs/>
                <w:color w:val="000000"/>
              </w:rPr>
              <w:t>Отдел взыскания задолженности с физических лиц № 1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8D2EEF" w:rsidRDefault="008D2EEF" w:rsidP="009B0793">
            <w:pPr>
              <w:jc w:val="center"/>
            </w:pPr>
            <w:r w:rsidRPr="00F120CB">
              <w:t xml:space="preserve">Специалист </w:t>
            </w:r>
            <w:r>
              <w:t>–</w:t>
            </w:r>
            <w:r w:rsidRPr="00F120CB">
              <w:t xml:space="preserve"> эксперт</w:t>
            </w:r>
          </w:p>
          <w:p w:rsidR="008D2EEF" w:rsidRPr="00F120CB" w:rsidRDefault="008D2EEF" w:rsidP="009B0793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8D2EEF" w:rsidRDefault="008D2EEF" w:rsidP="008D2EEF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8D2EEF" w:rsidRPr="00481EF9" w:rsidRDefault="008D2EEF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D2EEF" w:rsidRPr="00481EF9" w:rsidTr="008D2EEF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8D2EEF" w:rsidRDefault="008D2EEF" w:rsidP="008D2EEF">
            <w:pPr>
              <w:jc w:val="center"/>
            </w:pPr>
            <w:r w:rsidRPr="009E5063">
              <w:rPr>
                <w:bCs/>
                <w:color w:val="000000"/>
              </w:rPr>
              <w:t>Отдел взыскания задолженности с физических лиц № 1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8D2EEF" w:rsidRDefault="008D2EEF" w:rsidP="009B0793">
            <w:pPr>
              <w:jc w:val="center"/>
            </w:pPr>
            <w:r w:rsidRPr="00F120CB">
              <w:t>Старший специалист 3 разряда</w:t>
            </w:r>
          </w:p>
          <w:p w:rsidR="008D2EEF" w:rsidRDefault="008D2EEF" w:rsidP="009B0793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8D2EEF" w:rsidRDefault="008D2EEF" w:rsidP="008D2EEF">
            <w:pPr>
              <w:tabs>
                <w:tab w:val="left" w:pos="2520"/>
              </w:tabs>
              <w:jc w:val="center"/>
            </w:pPr>
            <w:r>
              <w:t>профессиональное образование;</w:t>
            </w:r>
          </w:p>
          <w:p w:rsidR="008D2EEF" w:rsidRPr="00481EF9" w:rsidRDefault="008D2EEF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D2EEF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8D2EEF" w:rsidRPr="00481EF9" w:rsidRDefault="008D2EEF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D2EEF">
              <w:rPr>
                <w:bCs/>
                <w:color w:val="000000"/>
              </w:rPr>
              <w:t>Отдел взыскания задолженности за счет имущества № 2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8D2EEF" w:rsidRDefault="008D2EEF" w:rsidP="008D2EEF">
            <w:pPr>
              <w:ind w:left="-108" w:right="111" w:firstLine="108"/>
              <w:jc w:val="center"/>
            </w:pPr>
            <w:r>
              <w:t>Главный государственный налоговый инспектор</w:t>
            </w:r>
          </w:p>
          <w:p w:rsidR="008D2EEF" w:rsidRPr="007A0358" w:rsidRDefault="008D2EEF" w:rsidP="008D2EEF">
            <w:pPr>
              <w:ind w:left="-108" w:right="111" w:firstLine="108"/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8D2EEF" w:rsidRDefault="008D2EEF" w:rsidP="008D2EEF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8D2EEF" w:rsidRPr="00481EF9" w:rsidRDefault="008D2EEF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D2EEF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8D2EEF" w:rsidRPr="00481EF9" w:rsidRDefault="008D2EEF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D2EEF">
              <w:rPr>
                <w:bCs/>
                <w:color w:val="000000"/>
              </w:rPr>
              <w:lastRenderedPageBreak/>
              <w:t>Отдел взыскания задолженности за счет имущества № 2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8D2EEF" w:rsidRDefault="008D2EEF" w:rsidP="008D2EEF">
            <w:pPr>
              <w:ind w:left="-108" w:right="111" w:firstLine="108"/>
              <w:jc w:val="center"/>
            </w:pPr>
            <w:r>
              <w:t>Старший государственный налоговый инспектор</w:t>
            </w:r>
          </w:p>
          <w:p w:rsidR="008D2EEF" w:rsidRPr="007A0358" w:rsidRDefault="008D2EEF" w:rsidP="008D2EEF">
            <w:pPr>
              <w:ind w:left="-108" w:right="111" w:firstLine="108"/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8D2EEF" w:rsidRDefault="008D2EEF" w:rsidP="008D2EEF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8D2EEF" w:rsidRPr="00481EF9" w:rsidRDefault="008D2EEF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D2EEF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8D2EEF" w:rsidRPr="00481EF9" w:rsidRDefault="008D2EEF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D2EEF">
              <w:rPr>
                <w:bCs/>
                <w:color w:val="000000"/>
              </w:rPr>
              <w:t>Отдел взыскания задолженности за счет имущества № 2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8D2EEF" w:rsidRDefault="008D2EEF" w:rsidP="008D2EEF">
            <w:pPr>
              <w:ind w:left="-108" w:right="111" w:firstLine="108"/>
              <w:jc w:val="center"/>
            </w:pPr>
            <w:r>
              <w:t>Главный  специалист – эксперт</w:t>
            </w:r>
          </w:p>
          <w:p w:rsidR="008D2EEF" w:rsidRPr="007A0358" w:rsidRDefault="008D2EEF" w:rsidP="008D2EEF">
            <w:pPr>
              <w:ind w:left="-108" w:right="111" w:firstLine="108"/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8D2EEF" w:rsidRDefault="008D2EEF" w:rsidP="008D2EEF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8D2EEF" w:rsidRPr="00481EF9" w:rsidRDefault="008D2EEF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D2EEF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8D2EEF" w:rsidRPr="00481EF9" w:rsidRDefault="008D2EEF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D2EEF">
              <w:rPr>
                <w:bCs/>
                <w:color w:val="000000"/>
              </w:rPr>
              <w:t>Отдел взыскания задолженности за счет имущества № 2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8D2EEF" w:rsidRDefault="008D2EEF" w:rsidP="008D2EEF">
            <w:pPr>
              <w:ind w:left="-108" w:right="111" w:firstLine="108"/>
              <w:jc w:val="center"/>
            </w:pPr>
            <w:r w:rsidRPr="007A0358">
              <w:t xml:space="preserve">Старший специалист </w:t>
            </w:r>
            <w:r>
              <w:t xml:space="preserve">3 </w:t>
            </w:r>
            <w:r w:rsidRPr="007A0358">
              <w:t>разряда</w:t>
            </w:r>
          </w:p>
          <w:p w:rsidR="008D2EEF" w:rsidRPr="007A0358" w:rsidRDefault="008D2EEF" w:rsidP="008D2EEF">
            <w:pPr>
              <w:ind w:left="-108" w:right="111" w:firstLine="108"/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8D2EEF" w:rsidRDefault="008D2EEF" w:rsidP="008D2EEF">
            <w:pPr>
              <w:tabs>
                <w:tab w:val="left" w:pos="2520"/>
              </w:tabs>
              <w:jc w:val="center"/>
            </w:pPr>
            <w:r>
              <w:t>профессиональное образование;</w:t>
            </w:r>
          </w:p>
          <w:p w:rsidR="008D2EEF" w:rsidRPr="00481EF9" w:rsidRDefault="008D2EEF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D2EEF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8D2EEF" w:rsidRPr="00481EF9" w:rsidRDefault="008D2EEF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D2EEF">
              <w:rPr>
                <w:bCs/>
                <w:color w:val="000000"/>
              </w:rPr>
              <w:t>Отдел урегулирования состояния расчетов с бюджетом и работы с платежами № 1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8D2EEF" w:rsidRDefault="008D2EEF" w:rsidP="009B0793">
            <w:pPr>
              <w:jc w:val="center"/>
            </w:pPr>
            <w:r w:rsidRPr="00F120CB">
              <w:t>Государственный налоговый инспектор</w:t>
            </w:r>
          </w:p>
          <w:p w:rsidR="008D2EEF" w:rsidRPr="00F120CB" w:rsidRDefault="008D2EEF" w:rsidP="008D2EEF">
            <w:pPr>
              <w:jc w:val="center"/>
            </w:pPr>
            <w:r w:rsidRPr="00481EF9">
              <w:rPr>
                <w:bCs/>
                <w:color w:val="000000"/>
              </w:rPr>
              <w:t>(</w:t>
            </w:r>
            <w:r>
              <w:rPr>
                <w:bCs/>
                <w:color w:val="000000"/>
              </w:rPr>
              <w:t xml:space="preserve">1 </w:t>
            </w:r>
            <w:r w:rsidRPr="00481EF9">
              <w:rPr>
                <w:bCs/>
                <w:color w:val="000000"/>
              </w:rPr>
              <w:t>единиц</w:t>
            </w:r>
            <w:r>
              <w:rPr>
                <w:bCs/>
                <w:color w:val="000000"/>
              </w:rPr>
              <w:t>а</w:t>
            </w:r>
            <w:r w:rsidRPr="00481EF9">
              <w:rPr>
                <w:bCs/>
                <w:color w:val="000000"/>
              </w:rPr>
              <w:t>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8D2EEF" w:rsidRDefault="008D2EEF" w:rsidP="008D2EEF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8D2EEF" w:rsidRPr="00481EF9" w:rsidRDefault="008D2EEF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D2EEF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8D2EEF" w:rsidRPr="00481EF9" w:rsidRDefault="008D2EEF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D2EEF">
              <w:rPr>
                <w:bCs/>
                <w:color w:val="000000"/>
              </w:rPr>
              <w:t>Отдел урегулирования состояния расчетов с бюджетом и работы с платежами № 1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8D2EEF" w:rsidRDefault="008D2EEF" w:rsidP="009B0793">
            <w:pPr>
              <w:jc w:val="center"/>
            </w:pPr>
            <w:r w:rsidRPr="00F120CB">
              <w:t xml:space="preserve">Специалист </w:t>
            </w:r>
            <w:r>
              <w:t>–</w:t>
            </w:r>
            <w:r w:rsidRPr="00F120CB">
              <w:t xml:space="preserve"> эксперт</w:t>
            </w:r>
          </w:p>
          <w:p w:rsidR="008D2EEF" w:rsidRPr="00F120CB" w:rsidRDefault="008D2EEF" w:rsidP="009B0793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8D2EEF" w:rsidRDefault="008D2EEF" w:rsidP="008D2EEF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8D2EEF" w:rsidRPr="00481EF9" w:rsidRDefault="008D2EEF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026261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026261" w:rsidRPr="00481EF9" w:rsidRDefault="00026261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26261">
              <w:rPr>
                <w:bCs/>
                <w:szCs w:val="26"/>
              </w:rPr>
              <w:t>Отдел взыскания задолженности за счет имущества № 1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026261" w:rsidRDefault="00026261" w:rsidP="009B0793">
            <w:pPr>
              <w:ind w:left="-108" w:right="111" w:firstLine="108"/>
              <w:jc w:val="center"/>
            </w:pPr>
            <w:r w:rsidRPr="007A0358">
              <w:t xml:space="preserve">Старший специалист </w:t>
            </w:r>
            <w:r>
              <w:t xml:space="preserve">3 </w:t>
            </w:r>
            <w:r w:rsidRPr="007A0358">
              <w:t>разряда</w:t>
            </w:r>
          </w:p>
          <w:p w:rsidR="00026261" w:rsidRPr="007A0358" w:rsidRDefault="00026261" w:rsidP="009B0793">
            <w:pPr>
              <w:ind w:left="-108" w:right="111" w:firstLine="108"/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026261" w:rsidRDefault="00026261" w:rsidP="009B0793">
            <w:pPr>
              <w:tabs>
                <w:tab w:val="left" w:pos="2520"/>
              </w:tabs>
              <w:jc w:val="center"/>
            </w:pPr>
            <w:r>
              <w:t>профессиональное образование;</w:t>
            </w:r>
          </w:p>
          <w:p w:rsidR="00026261" w:rsidRPr="00481EF9" w:rsidRDefault="00026261" w:rsidP="009B0793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026261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026261" w:rsidRPr="00026261" w:rsidRDefault="00026261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26261">
              <w:rPr>
                <w:bCs/>
                <w:szCs w:val="26"/>
              </w:rPr>
              <w:t>Отдел работы  с налогоплательщиками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026261" w:rsidRDefault="00026261" w:rsidP="00026261">
            <w:pPr>
              <w:ind w:left="-108" w:firstLine="220"/>
              <w:jc w:val="center"/>
            </w:pPr>
            <w:r>
              <w:t>Ведущий специалист – эксперт</w:t>
            </w:r>
          </w:p>
          <w:p w:rsidR="00026261" w:rsidRDefault="00026261" w:rsidP="00026261">
            <w:pPr>
              <w:ind w:left="-108" w:firstLine="220"/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026261" w:rsidRDefault="00026261" w:rsidP="00026261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026261" w:rsidRPr="00481EF9" w:rsidRDefault="00026261" w:rsidP="00026261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026261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026261" w:rsidRPr="00026261" w:rsidRDefault="00026261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26261">
              <w:rPr>
                <w:bCs/>
                <w:szCs w:val="26"/>
              </w:rPr>
              <w:t>Отдел работы  с налогоплательщиками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026261" w:rsidRDefault="00026261" w:rsidP="00026261">
            <w:pPr>
              <w:ind w:left="-108" w:firstLine="220"/>
              <w:jc w:val="center"/>
            </w:pPr>
            <w:r>
              <w:t>Специалист – эксперт</w:t>
            </w:r>
          </w:p>
          <w:p w:rsidR="00026261" w:rsidRDefault="00026261" w:rsidP="00026261">
            <w:pPr>
              <w:ind w:left="-108" w:firstLine="220"/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026261" w:rsidRDefault="00026261" w:rsidP="00026261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026261" w:rsidRPr="00481EF9" w:rsidRDefault="00026261" w:rsidP="00026261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026261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026261" w:rsidRPr="00026261" w:rsidRDefault="00026261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26261">
              <w:rPr>
                <w:bCs/>
                <w:szCs w:val="26"/>
              </w:rPr>
              <w:t>Отдел работы  с налогоплательщиками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026261" w:rsidRDefault="00026261" w:rsidP="00026261">
            <w:pPr>
              <w:ind w:left="-108" w:firstLine="220"/>
              <w:jc w:val="center"/>
            </w:pPr>
            <w:r w:rsidRPr="007A0358">
              <w:t xml:space="preserve">Старший специалист </w:t>
            </w:r>
            <w:r>
              <w:t xml:space="preserve">2 </w:t>
            </w:r>
            <w:r w:rsidRPr="007A0358">
              <w:t>разряда</w:t>
            </w:r>
          </w:p>
          <w:p w:rsidR="00026261" w:rsidRDefault="00026261" w:rsidP="00026261">
            <w:pPr>
              <w:ind w:left="-108" w:firstLine="220"/>
              <w:jc w:val="center"/>
            </w:pPr>
            <w:r w:rsidRPr="00481EF9">
              <w:rPr>
                <w:bCs/>
                <w:color w:val="000000"/>
              </w:rPr>
              <w:t>(</w:t>
            </w:r>
            <w:r>
              <w:rPr>
                <w:bCs/>
                <w:color w:val="000000"/>
              </w:rPr>
              <w:t>2 единицы</w:t>
            </w:r>
            <w:r w:rsidRPr="00481EF9">
              <w:rPr>
                <w:bCs/>
                <w:color w:val="000000"/>
              </w:rPr>
              <w:t>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026261" w:rsidRDefault="00026261" w:rsidP="00026261">
            <w:pPr>
              <w:tabs>
                <w:tab w:val="left" w:pos="2520"/>
              </w:tabs>
              <w:jc w:val="center"/>
            </w:pPr>
            <w:r>
              <w:t>профессиональное образование;</w:t>
            </w:r>
          </w:p>
          <w:p w:rsidR="00026261" w:rsidRPr="00481EF9" w:rsidRDefault="00026261" w:rsidP="00026261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026261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026261" w:rsidRPr="00026261" w:rsidRDefault="00026261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26261">
              <w:rPr>
                <w:bCs/>
                <w:szCs w:val="26"/>
              </w:rPr>
              <w:t>Отдел работы  с налогоплательщиками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026261" w:rsidRDefault="00026261" w:rsidP="00026261">
            <w:pPr>
              <w:ind w:left="-108" w:firstLine="220"/>
              <w:jc w:val="center"/>
            </w:pPr>
            <w:r w:rsidRPr="007A0358">
              <w:t xml:space="preserve">Старший специалист </w:t>
            </w:r>
            <w:r>
              <w:t xml:space="preserve">3 </w:t>
            </w:r>
            <w:r w:rsidRPr="007A0358">
              <w:t>разряда</w:t>
            </w:r>
          </w:p>
          <w:p w:rsidR="00026261" w:rsidRPr="007A0358" w:rsidRDefault="00026261" w:rsidP="00026261">
            <w:pPr>
              <w:ind w:left="-108" w:firstLine="220"/>
              <w:jc w:val="center"/>
            </w:pPr>
            <w:r w:rsidRPr="00481EF9">
              <w:rPr>
                <w:bCs/>
                <w:color w:val="000000"/>
              </w:rPr>
              <w:t>(</w:t>
            </w:r>
            <w:r>
              <w:rPr>
                <w:bCs/>
                <w:color w:val="000000"/>
              </w:rPr>
              <w:t>2</w:t>
            </w:r>
            <w:r w:rsidRPr="00481EF9">
              <w:rPr>
                <w:bCs/>
                <w:color w:val="000000"/>
              </w:rPr>
              <w:t xml:space="preserve"> единиц</w:t>
            </w:r>
            <w:r>
              <w:rPr>
                <w:bCs/>
                <w:color w:val="000000"/>
              </w:rPr>
              <w:t>ы</w:t>
            </w:r>
            <w:r w:rsidRPr="00481EF9">
              <w:rPr>
                <w:bCs/>
                <w:color w:val="000000"/>
              </w:rPr>
              <w:t>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026261" w:rsidRDefault="00026261" w:rsidP="00026261">
            <w:pPr>
              <w:tabs>
                <w:tab w:val="left" w:pos="2520"/>
              </w:tabs>
              <w:jc w:val="center"/>
            </w:pPr>
            <w:r>
              <w:t>профессиональное образование;</w:t>
            </w:r>
          </w:p>
          <w:p w:rsidR="00026261" w:rsidRPr="00481EF9" w:rsidRDefault="00026261" w:rsidP="00026261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</w:tbl>
    <w:p w:rsidR="00026261" w:rsidRDefault="00026261" w:rsidP="00481EF9">
      <w:pPr>
        <w:autoSpaceDE w:val="0"/>
        <w:autoSpaceDN w:val="0"/>
        <w:adjustRightInd w:val="0"/>
        <w:ind w:firstLine="705"/>
        <w:jc w:val="both"/>
      </w:pPr>
    </w:p>
    <w:p w:rsidR="009F4E70" w:rsidRPr="00481EF9" w:rsidRDefault="002337B3" w:rsidP="00481EF9">
      <w:pPr>
        <w:autoSpaceDE w:val="0"/>
        <w:autoSpaceDN w:val="0"/>
        <w:adjustRightInd w:val="0"/>
        <w:ind w:firstLine="705"/>
        <w:jc w:val="both"/>
      </w:pPr>
      <w:r w:rsidRPr="00481EF9">
        <w:t xml:space="preserve">К претендентам на </w:t>
      </w:r>
      <w:r w:rsidR="009F4E70" w:rsidRPr="00481EF9">
        <w:t>замещени</w:t>
      </w:r>
      <w:r w:rsidR="00666A2B" w:rsidRPr="00481EF9">
        <w:t>е вакантных</w:t>
      </w:r>
      <w:r w:rsidR="009F4E70" w:rsidRPr="00481EF9">
        <w:t xml:space="preserve"> должностей государственной гражданской службы предъявляются следующие квалификационные требования:</w:t>
      </w:r>
    </w:p>
    <w:p w:rsidR="00666A2B" w:rsidRPr="00481EF9" w:rsidRDefault="00666A2B" w:rsidP="00666A2B">
      <w:pPr>
        <w:ind w:firstLine="705"/>
        <w:jc w:val="both"/>
      </w:pPr>
      <w:r w:rsidRPr="00481EF9">
        <w:t xml:space="preserve">1.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="00481EF9">
        <w:t>27.05.2003</w:t>
      </w:r>
      <w:r w:rsidRPr="00481EF9">
        <w:t xml:space="preserve"> № 58-ФЗ «О системе государственной службы Российской Федерации», Федерального закона от </w:t>
      </w:r>
      <w:r w:rsidR="00481EF9">
        <w:t>27.07.2004</w:t>
      </w:r>
      <w:r w:rsidRPr="00481EF9">
        <w:t xml:space="preserve"> № 79-ФЗ «О государственной гражданской службе Российской Федерации», Федерального закона от </w:t>
      </w:r>
      <w:r w:rsidR="00481EF9">
        <w:t>25.12.2008</w:t>
      </w:r>
      <w:r w:rsidRPr="00481EF9">
        <w:t xml:space="preserve"> № 273-ФЗ «О противодействии коррупции»; в области информационно-коммуникационных технологий.</w:t>
      </w:r>
    </w:p>
    <w:p w:rsidR="00666A2B" w:rsidRPr="00481EF9" w:rsidRDefault="00666A2B" w:rsidP="00666A2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481EF9">
        <w:rPr>
          <w:rFonts w:eastAsia="Calibri"/>
          <w:lang w:eastAsia="en-US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80EAD" w:rsidRPr="00481EF9" w:rsidRDefault="00B80EAD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eastAsia="Calibri" w:hAnsi="Times New Roman" w:cs="Times New Roman"/>
          <w:sz w:val="24"/>
          <w:lang w:eastAsia="en-US"/>
        </w:rPr>
        <w:t>3.</w:t>
      </w:r>
      <w:r w:rsidRPr="00481EF9">
        <w:rPr>
          <w:rFonts w:eastAsia="Calibri"/>
          <w:lang w:eastAsia="en-US"/>
        </w:rPr>
        <w:t xml:space="preserve"> </w:t>
      </w:r>
      <w:r w:rsidRPr="00481EF9">
        <w:rPr>
          <w:rFonts w:ascii="Times New Roman" w:hAnsi="Times New Roman" w:cs="Times New Roman"/>
          <w:sz w:val="24"/>
          <w:szCs w:val="24"/>
        </w:rPr>
        <w:t>К претендентам на замещение вакантной должности государственной гражданской службы</w:t>
      </w:r>
      <w:r w:rsidRPr="00481E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1570">
        <w:rPr>
          <w:rFonts w:ascii="Times New Roman" w:hAnsi="Times New Roman" w:cs="Times New Roman"/>
          <w:b/>
          <w:sz w:val="24"/>
          <w:szCs w:val="24"/>
        </w:rPr>
        <w:t>главного специалиста – эксперта, ведущего специалиста – эксперта, специалиста – эксперта, старшего специалиста 2 разряда, старшего специалиста 3 разряда</w:t>
      </w:r>
      <w:r w:rsidRPr="00481EF9">
        <w:rPr>
          <w:rFonts w:ascii="Times New Roman" w:hAnsi="Times New Roman" w:cs="Times New Roman"/>
          <w:sz w:val="24"/>
          <w:szCs w:val="24"/>
        </w:rPr>
        <w:t xml:space="preserve"> </w:t>
      </w:r>
      <w:r w:rsidR="00F61570" w:rsidRPr="00F61570">
        <w:rPr>
          <w:rFonts w:ascii="Times New Roman" w:hAnsi="Times New Roman" w:cs="Times New Roman"/>
          <w:b/>
          <w:sz w:val="24"/>
          <w:szCs w:val="24"/>
        </w:rPr>
        <w:t xml:space="preserve">отдела обеспечения </w:t>
      </w:r>
      <w:r w:rsidRPr="00481EF9">
        <w:rPr>
          <w:rFonts w:ascii="Times New Roman" w:hAnsi="Times New Roman" w:cs="Times New Roman"/>
          <w:sz w:val="24"/>
          <w:szCs w:val="24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E338EE" w:rsidRPr="00481EF9" w:rsidRDefault="00E338EE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3.1. Наличие профессиональных знаний:</w:t>
      </w:r>
    </w:p>
    <w:p w:rsidR="009E1C60" w:rsidRPr="00481EF9" w:rsidRDefault="009E1C60" w:rsidP="009E1C60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 w:rsidRPr="00481EF9">
        <w:rPr>
          <w:szCs w:val="28"/>
        </w:rPr>
        <w:t>3.1.1. В сфере законодательства Российской Федерации: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 xml:space="preserve">Налоговый кодекс Российской Федерации </w:t>
      </w:r>
      <w:r w:rsidRPr="00F61570">
        <w:rPr>
          <w:rFonts w:ascii="Times New Roman" w:eastAsia="Times New Roman" w:hAnsi="Times New Roman" w:cs="Times New Roman"/>
          <w:sz w:val="24"/>
          <w:szCs w:val="26"/>
          <w:lang w:bidi="en-US"/>
        </w:rPr>
        <w:t>от 31.07.1998 № 146-ФЗ</w:t>
      </w:r>
      <w:r w:rsidRPr="00F61570">
        <w:rPr>
          <w:rFonts w:ascii="Times New Roman" w:hAnsi="Times New Roman" w:cs="Times New Roman"/>
          <w:sz w:val="24"/>
          <w:szCs w:val="26"/>
        </w:rPr>
        <w:t xml:space="preserve">.  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eastAsia="Times New Roman" w:hAnsi="Times New Roman" w:cs="Times New Roman"/>
          <w:sz w:val="24"/>
          <w:szCs w:val="26"/>
          <w:lang w:bidi="en-US"/>
        </w:rPr>
        <w:lastRenderedPageBreak/>
        <w:t>Бюджетный кодекс Российской Федерации от 31.07.1998 № 145-ФЗ.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eastAsia="Times New Roman" w:hAnsi="Times New Roman" w:cs="Times New Roman"/>
          <w:sz w:val="24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 xml:space="preserve">Уголовный кодекс Российской Федерации </w:t>
      </w:r>
      <w:r w:rsidRPr="00F61570">
        <w:rPr>
          <w:rFonts w:ascii="Times New Roman" w:eastAsia="Times New Roman" w:hAnsi="Times New Roman" w:cs="Times New Roman"/>
          <w:sz w:val="24"/>
          <w:szCs w:val="26"/>
          <w:lang w:bidi="en-US"/>
        </w:rPr>
        <w:t xml:space="preserve">от 13.06.1996 № 63-ФЗ </w:t>
      </w:r>
      <w:r w:rsidRPr="00F61570">
        <w:rPr>
          <w:rFonts w:ascii="Times New Roman" w:hAnsi="Times New Roman" w:cs="Times New Roman"/>
          <w:sz w:val="24"/>
          <w:szCs w:val="26"/>
        </w:rPr>
        <w:t>(статьи 195-197, 198-199.2).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 xml:space="preserve">Гражданский кодекс Российской Федерации </w:t>
      </w:r>
      <w:r w:rsidRPr="00F61570">
        <w:rPr>
          <w:rFonts w:ascii="Times New Roman" w:eastAsia="Times New Roman" w:hAnsi="Times New Roman" w:cs="Times New Roman"/>
          <w:sz w:val="24"/>
          <w:szCs w:val="26"/>
          <w:lang w:bidi="en-US"/>
        </w:rPr>
        <w:t xml:space="preserve">от 30.11.1994 № 51-ФЗ </w:t>
      </w:r>
      <w:r w:rsidRPr="00F61570">
        <w:rPr>
          <w:rFonts w:ascii="Times New Roman" w:hAnsi="Times New Roman" w:cs="Times New Roman"/>
          <w:sz w:val="24"/>
          <w:szCs w:val="26"/>
        </w:rPr>
        <w:t xml:space="preserve">(часть первая). 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Арбитражный процессуальный кодекс Российской Федерации от 24.07.2002 N 95-ФЗ.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Трудовой кодекс Российской Федерации о 30.12.2001 № 197-ФЗ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Закон Российской Федерации от 21.03.1991  № 943-1 «О налоговых органах Российской Федерации».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закон от 26.10.2002 № 127-ФЗ «О несостоятельности (банкротстве)».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eastAsia="Times New Roman" w:hAnsi="Times New Roman" w:cs="Times New Roman"/>
          <w:sz w:val="24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закон от 27.07.2006 № 152-ФЗ «О персональных данных».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eastAsia="Times New Roman" w:hAnsi="Times New Roman" w:cs="Times New Roman"/>
          <w:sz w:val="24"/>
          <w:szCs w:val="26"/>
          <w:lang w:bidi="en-US"/>
        </w:rPr>
        <w:t>Федеральный закон от 02.10.2007 №229-ФЗ «Об исполнительном производстве»;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eastAsia="Times New Roman" w:hAnsi="Times New Roman" w:cs="Times New Roman"/>
          <w:sz w:val="24"/>
          <w:szCs w:val="26"/>
          <w:lang w:bidi="en-US"/>
        </w:rPr>
        <w:t>Федеральный закон от 02.05.2005  № 59-ФЗ «О порядке рассмотрения обращения граждан Российской Федерации»;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конституционный закон от 25.12.2000 №2-ФКЗ «О государственном гербе Российской Федерации».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закон от 22.10.2004 №125-ФЗ «Об архивном деле в Российской Федерации».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закон от 10.01.2011  №63-ФЗ «Об электронной подписи».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Указ Президента Российской Федерации от 06.03.1997 № 188 «Об утверждении перечня сведений конфиденциального характера».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Постановление Правительства Российской Федерации от 03.11.1994 №1233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Постановление Правительства Российской Федерации от 22.09.2009 №754 «Об утверждении Положения о системе межведомственного электронного документооборота».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 xml:space="preserve">ГОСТ </w:t>
      </w:r>
      <w:proofErr w:type="gramStart"/>
      <w:r w:rsidRPr="00F61570">
        <w:rPr>
          <w:rFonts w:ascii="Times New Roman" w:hAnsi="Times New Roman" w:cs="Times New Roman"/>
          <w:sz w:val="24"/>
          <w:szCs w:val="26"/>
        </w:rPr>
        <w:t>Р</w:t>
      </w:r>
      <w:proofErr w:type="gramEnd"/>
      <w:r w:rsidRPr="00F61570">
        <w:rPr>
          <w:rFonts w:ascii="Times New Roman" w:hAnsi="Times New Roman" w:cs="Times New Roman"/>
          <w:sz w:val="24"/>
          <w:szCs w:val="26"/>
        </w:rPr>
        <w:t xml:space="preserve"> 7.0.8-2013 «Система стандартов по информации, библиотечному и издательскому делу. Делопроизводство и архивное дело»</w:t>
      </w:r>
      <w:r w:rsidRPr="00F61570">
        <w:rPr>
          <w:rFonts w:ascii="Times New Roman" w:hAnsi="Times New Roman" w:cs="Times New Roman"/>
          <w:sz w:val="24"/>
          <w:szCs w:val="26"/>
          <w:lang w:val="en-US"/>
        </w:rPr>
        <w:t>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 xml:space="preserve">ГОСТ </w:t>
      </w:r>
      <w:proofErr w:type="gramStart"/>
      <w:r w:rsidRPr="00F61570">
        <w:rPr>
          <w:rFonts w:ascii="Times New Roman" w:hAnsi="Times New Roman" w:cs="Times New Roman"/>
          <w:sz w:val="24"/>
          <w:szCs w:val="26"/>
        </w:rPr>
        <w:t>Р</w:t>
      </w:r>
      <w:proofErr w:type="gramEnd"/>
      <w:r w:rsidRPr="00F61570">
        <w:rPr>
          <w:rFonts w:ascii="Times New Roman" w:hAnsi="Times New Roman" w:cs="Times New Roman"/>
          <w:sz w:val="24"/>
          <w:szCs w:val="26"/>
        </w:rPr>
        <w:t xml:space="preserve"> 7.0.97-2016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</w:t>
      </w:r>
      <w:proofErr w:type="spellStart"/>
      <w:r w:rsidRPr="00F61570">
        <w:rPr>
          <w:rFonts w:ascii="Times New Roman" w:hAnsi="Times New Roman" w:cs="Times New Roman"/>
          <w:sz w:val="24"/>
          <w:szCs w:val="26"/>
        </w:rPr>
        <w:t>Росстандарта</w:t>
      </w:r>
      <w:proofErr w:type="spellEnd"/>
      <w:r w:rsidRPr="00F61570">
        <w:rPr>
          <w:rFonts w:ascii="Times New Roman" w:hAnsi="Times New Roman" w:cs="Times New Roman"/>
          <w:sz w:val="24"/>
          <w:szCs w:val="26"/>
        </w:rPr>
        <w:t xml:space="preserve"> от 08.12.2016 N 2004-ст).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142" w:firstLine="652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 xml:space="preserve">Основные правила работы архивов организаций, одобрены решением Коллегии </w:t>
      </w:r>
      <w:proofErr w:type="spellStart"/>
      <w:r w:rsidRPr="00F61570">
        <w:rPr>
          <w:rFonts w:ascii="Times New Roman" w:hAnsi="Times New Roman" w:cs="Times New Roman"/>
          <w:sz w:val="24"/>
          <w:szCs w:val="26"/>
        </w:rPr>
        <w:t>Росархива</w:t>
      </w:r>
      <w:proofErr w:type="spellEnd"/>
      <w:r w:rsidRPr="00F61570">
        <w:rPr>
          <w:rFonts w:ascii="Times New Roman" w:hAnsi="Times New Roman" w:cs="Times New Roman"/>
          <w:sz w:val="24"/>
          <w:szCs w:val="26"/>
        </w:rPr>
        <w:t xml:space="preserve"> от 06.02.2002.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F61570">
        <w:rPr>
          <w:rFonts w:ascii="Times New Roman" w:hAnsi="Times New Roman" w:cs="Times New Roman"/>
          <w:sz w:val="24"/>
          <w:szCs w:val="26"/>
        </w:rPr>
        <w:t>Росархива</w:t>
      </w:r>
      <w:proofErr w:type="spellEnd"/>
      <w:r w:rsidRPr="00F61570">
        <w:rPr>
          <w:rFonts w:ascii="Times New Roman" w:hAnsi="Times New Roman" w:cs="Times New Roman"/>
          <w:sz w:val="24"/>
          <w:szCs w:val="26"/>
        </w:rPr>
        <w:t xml:space="preserve"> от 23.12.2009 №76.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Приказ Федерального архивного агентства от 22.05.2019 № 71 «Об утверждении правил делопроизводства в государственных органах, органах местного самоуправления».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закон от 06.12.2011 N 402-ФЗ "О бухгалтерском учете".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Приказ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lastRenderedPageBreak/>
        <w:t>Приказ Минфина России от 06.12.2010 N 162н "Об утверждении плана счетов бюджетного учета и инструкции по его применению".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Приказ Минфина России от 28.12.2010 N 191н "Об утверждении Инструкции о порядке составления и представления годовой, квартальной, месячной отчетности об исполнении бюджетов бюджетной системы РФ".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стандарт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утвержденный Приказом Минфина России от 31.12.2016 N 256н (далее - СГС "Концептуальные основы").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стандарт бухгалтерского учета для организаций государственного сектора "Основные средства", утвержденный Приказом Минфина России от 31.12.2016 N 257н (далее - СГС "Основные средства").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стандарт бухгалтерского учета для организаций государственного сектора "Аренда", утвержденный Приказом Минфина России от 31.12.2016 N 258н (далее - СГС "Аренда").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стандарт бухгалтерского учета для организаций государственного сектора "Обесценение активов", утвержденный Приказом Минфина России от 31.12.2016 N 259н (далее - СГС "Обесценение активов").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стандарт бухгалтерского учета для организаций государственного сектора "Представление бухгалтерской (финансовой) отчетности", утвержденный Приказом Минфина России от 31.12.2016 N 260н (далее - СГС "Представление отчетности").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стандарт бухгалтерского учета для организаций государственного сектора "Отчет о движении денежных средств", утвержденный Приказом Минфина России от 30.12.2017 N 278н (далее - СГС "Отчет о движении денежных средств").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стандарт бухгалтерского учета для организаций государственного сектора "Учетная политика, оценочные значения и ошибки", утвержденный Приказом Минфина России от 30.12.2017 N 274н (далее - СГС "Учетная политика").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стандарт бухгалтерского учета для организаций государственного сектора "События после отчетной даты", утвержденный Приказом Минфина России от 30.12.2017 N 275н (далее - СГС "События после отчетной даты").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стандарт бухгалтерского учета для организаций государственного сектора "Бюджетная информация в бухгалтерской (финансовой) отчетности", утвержденный Приказом Минфина России от 28.02.2018 N 37н (далее - СГС "Бюджетная информация в бухгалтерской (финансовой) отчетности").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 xml:space="preserve">Федеральный стандарт бухгалтерского учета для организаций государственного сектора "Резервы. Раскрытие информации об условных обязательствах и условных активах", </w:t>
      </w:r>
      <w:proofErr w:type="gramStart"/>
      <w:r w:rsidRPr="00F61570">
        <w:rPr>
          <w:rFonts w:ascii="Times New Roman" w:hAnsi="Times New Roman" w:cs="Times New Roman"/>
          <w:sz w:val="24"/>
          <w:szCs w:val="26"/>
        </w:rPr>
        <w:t>утвержденный</w:t>
      </w:r>
      <w:proofErr w:type="gramEnd"/>
      <w:r w:rsidRPr="00F61570">
        <w:rPr>
          <w:rFonts w:ascii="Times New Roman" w:hAnsi="Times New Roman" w:cs="Times New Roman"/>
          <w:sz w:val="24"/>
          <w:szCs w:val="26"/>
        </w:rPr>
        <w:t xml:space="preserve"> Приказом Минфина России от 30.05.2018 N 124н (далее - СГС "Резервы").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стандарт бухгалтерского учета для организаций государственного сектора "Запасы", утвержденный Приказом Минфина России от 07.12.2018 N 256н (далее - СГС "Запасы").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Приказ Минфина России от 30.03.2015 N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 (далее - Приказ Минфина России N 52н).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 xml:space="preserve">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</w:t>
      </w:r>
      <w:r w:rsidRPr="00F61570">
        <w:rPr>
          <w:rFonts w:ascii="Times New Roman" w:hAnsi="Times New Roman" w:cs="Times New Roman"/>
          <w:sz w:val="24"/>
          <w:szCs w:val="26"/>
        </w:rPr>
        <w:lastRenderedPageBreak/>
        <w:t>учреждениями (Приложение N 5 к Приказу Минфина России от 30.03.2015 N 52н) (далее - Методические указания N 52н).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Указание Банка России от 11.03.2014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 (далее - Указание N 3210-У).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Порядок формирования и применения кодов бюджетной классификации Российской Федерации, утвержденный Приказом Минфина России от 06.06.2019 N 85н (далее - Порядок N 85н).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Порядок применения классификации операций сектора государственного управления, утвержденный Приказом Минфина России от 29.11.2017 N 209н (далее - Порядок применения КОСГУ, Порядок N 209н).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Постановление Правительства РФ от 01.01.2002 N 1 "О Классификации основных средств, включаемых в амортизационные группы";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Постановление Правительства РФ от 14.10.2010 N 834 "Об особенностях списания федерального имущества".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Методические указания по инвентаризации имущества и финансовых обязательств, утвержденные Приказом Минфина России от 13.06.1995 N 49.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Федеральный закон от 27.03.2013 № 44 «О контрактной системе в сфере закупок товаров,  работ, услуг для обеспечения государственных и муниципальных нужд».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 xml:space="preserve">График документооборота при централизации </w:t>
      </w:r>
      <w:proofErr w:type="gramStart"/>
      <w:r w:rsidRPr="00F61570">
        <w:rPr>
          <w:rFonts w:ascii="Times New Roman" w:hAnsi="Times New Roman" w:cs="Times New Roman"/>
          <w:sz w:val="24"/>
          <w:szCs w:val="26"/>
        </w:rPr>
        <w:t>учета</w:t>
      </w:r>
      <w:proofErr w:type="gramEnd"/>
      <w:r w:rsidRPr="00F61570">
        <w:rPr>
          <w:rFonts w:ascii="Times New Roman" w:hAnsi="Times New Roman" w:cs="Times New Roman"/>
          <w:sz w:val="24"/>
          <w:szCs w:val="26"/>
        </w:rPr>
        <w:t xml:space="preserve"> утвержденный Приказом Федерального казначейства РФ от 11.01.2021 № 2н.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>«Об утверждении особенностей ведения централизованного бухгалтерского учета»</w:t>
      </w:r>
      <w:proofErr w:type="gramStart"/>
      <w:r w:rsidRPr="00F61570">
        <w:rPr>
          <w:rFonts w:ascii="Times New Roman" w:hAnsi="Times New Roman" w:cs="Times New Roman"/>
          <w:sz w:val="24"/>
          <w:szCs w:val="26"/>
        </w:rPr>
        <w:t xml:space="preserve"> ,</w:t>
      </w:r>
      <w:proofErr w:type="gramEnd"/>
      <w:r w:rsidRPr="00F61570">
        <w:rPr>
          <w:rFonts w:ascii="Times New Roman" w:hAnsi="Times New Roman" w:cs="Times New Roman"/>
          <w:sz w:val="24"/>
          <w:szCs w:val="26"/>
        </w:rPr>
        <w:t xml:space="preserve">  утвержденные Приказом Минфина России от 02.04.2020 № 17н.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 xml:space="preserve">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применению",  </w:t>
      </w:r>
      <w:proofErr w:type="gramStart"/>
      <w:r w:rsidRPr="00F61570">
        <w:rPr>
          <w:rFonts w:ascii="Times New Roman" w:hAnsi="Times New Roman" w:cs="Times New Roman"/>
          <w:sz w:val="24"/>
          <w:szCs w:val="26"/>
        </w:rPr>
        <w:t>утвержденные</w:t>
      </w:r>
      <w:proofErr w:type="gramEnd"/>
      <w:r w:rsidRPr="00F61570">
        <w:rPr>
          <w:rFonts w:ascii="Times New Roman" w:hAnsi="Times New Roman" w:cs="Times New Roman"/>
          <w:sz w:val="24"/>
          <w:szCs w:val="26"/>
        </w:rPr>
        <w:t xml:space="preserve"> Приказом Минфина России от 15.04.2021 № 61н.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sz w:val="24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eastAsia="Times New Roman" w:hAnsi="Times New Roman" w:cs="Times New Roman"/>
          <w:sz w:val="24"/>
          <w:szCs w:val="26"/>
          <w:lang w:bidi="en-US"/>
        </w:rPr>
        <w:t>Приказ ФНС России от 28.11.2019 № ММВ-7-19/598@ «Об утверждении миссии и политики ФНС России в области качества на 2019-2021 годы».</w:t>
      </w:r>
    </w:p>
    <w:p w:rsidR="00F61570" w:rsidRPr="00F61570" w:rsidRDefault="00F61570" w:rsidP="00F61570">
      <w:pPr>
        <w:pStyle w:val="af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6"/>
        </w:rPr>
      </w:pPr>
      <w:r w:rsidRPr="00F61570">
        <w:rPr>
          <w:rFonts w:ascii="Times New Roman" w:hAnsi="Times New Roman" w:cs="Times New Roman"/>
          <w:color w:val="000000"/>
          <w:sz w:val="24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61570">
        <w:rPr>
          <w:rFonts w:ascii="Times New Roman" w:eastAsia="Times New Roman" w:hAnsi="Times New Roman" w:cs="Times New Roman"/>
          <w:sz w:val="24"/>
          <w:szCs w:val="26"/>
          <w:lang w:bidi="en-US"/>
        </w:rPr>
        <w:t>.</w:t>
      </w:r>
    </w:p>
    <w:p w:rsidR="00E338EE" w:rsidRPr="00481EF9" w:rsidRDefault="009E1C60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3.1.2. Иные профессиональные знания: </w:t>
      </w:r>
      <w:r w:rsidR="00F61570" w:rsidRPr="00F61570">
        <w:rPr>
          <w:rFonts w:ascii="Times New Roman" w:hAnsi="Times New Roman" w:cs="Times New Roman"/>
          <w:sz w:val="24"/>
          <w:szCs w:val="24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</w:t>
      </w:r>
      <w:r w:rsidRPr="00481EF9">
        <w:rPr>
          <w:rFonts w:ascii="Times New Roman" w:hAnsi="Times New Roman" w:cs="Times New Roman"/>
          <w:sz w:val="24"/>
          <w:szCs w:val="24"/>
        </w:rPr>
        <w:t>.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3.2. Наличие функциональных знаний: </w:t>
      </w:r>
    </w:p>
    <w:p w:rsidR="00CD3CE4" w:rsidRPr="00F61570" w:rsidRDefault="00F61570" w:rsidP="00CD3CE4">
      <w:pPr>
        <w:pStyle w:val="ConsPlusNormal"/>
        <w:jc w:val="both"/>
        <w:rPr>
          <w:rFonts w:ascii="Times New Roman" w:hAnsi="Times New Roman" w:cs="Times New Roman"/>
          <w:sz w:val="22"/>
          <w:szCs w:val="24"/>
        </w:rPr>
      </w:pPr>
      <w:proofErr w:type="gramStart"/>
      <w:r w:rsidRPr="00F61570">
        <w:rPr>
          <w:rFonts w:ascii="Times New Roman" w:eastAsia="Calibri" w:hAnsi="Times New Roman" w:cs="Times New Roman"/>
          <w:sz w:val="24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61570">
        <w:rPr>
          <w:rFonts w:ascii="Times New Roman" w:eastAsia="Calibri" w:hAnsi="Times New Roman" w:cs="Times New Roman"/>
          <w:sz w:val="24"/>
          <w:szCs w:val="26"/>
        </w:rPr>
        <w:t xml:space="preserve"> </w:t>
      </w:r>
      <w:proofErr w:type="gramStart"/>
      <w:r w:rsidRPr="00F61570">
        <w:rPr>
          <w:rFonts w:ascii="Times New Roman" w:eastAsia="Calibri" w:hAnsi="Times New Roman" w:cs="Times New Roman"/>
          <w:sz w:val="24"/>
          <w:szCs w:val="26"/>
        </w:rPr>
        <w:t xml:space="preserve"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</w:t>
      </w:r>
      <w:r w:rsidRPr="00F61570">
        <w:rPr>
          <w:rFonts w:ascii="Times New Roman" w:eastAsia="Calibri" w:hAnsi="Times New Roman" w:cs="Times New Roman"/>
          <w:sz w:val="24"/>
          <w:szCs w:val="26"/>
        </w:rPr>
        <w:lastRenderedPageBreak/>
        <w:t>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61570">
        <w:rPr>
          <w:rFonts w:ascii="Times New Roman" w:eastAsia="Calibri" w:hAnsi="Times New Roman" w:cs="Times New Roman"/>
          <w:sz w:val="24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61570">
        <w:rPr>
          <w:rFonts w:ascii="Times New Roman" w:hAnsi="Times New Roman" w:cs="Times New Roman"/>
          <w:sz w:val="24"/>
          <w:szCs w:val="26"/>
        </w:rPr>
        <w:t xml:space="preserve"> </w:t>
      </w:r>
      <w:r w:rsidRPr="00F61570">
        <w:rPr>
          <w:rFonts w:ascii="Times New Roman" w:eastAsia="Calibri" w:hAnsi="Times New Roman" w:cs="Times New Roman"/>
          <w:sz w:val="24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</w:t>
      </w:r>
      <w:r w:rsidR="00CD3CE4" w:rsidRPr="00F61570">
        <w:rPr>
          <w:rFonts w:ascii="Times New Roman" w:hAnsi="Times New Roman" w:cs="Times New Roman"/>
          <w:sz w:val="22"/>
          <w:szCs w:val="24"/>
        </w:rPr>
        <w:t>.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3.3. Наличие базовых умений: </w:t>
      </w:r>
      <w:r w:rsidR="00F61570" w:rsidRPr="00F6157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</w:t>
      </w:r>
      <w:r w:rsidRPr="00481EF9">
        <w:rPr>
          <w:rFonts w:ascii="Times New Roman" w:hAnsi="Times New Roman" w:cs="Times New Roman"/>
          <w:sz w:val="24"/>
          <w:szCs w:val="24"/>
        </w:rPr>
        <w:t>.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3.4. Наличие профессиональных умений: </w:t>
      </w:r>
      <w:r w:rsidR="00F61570" w:rsidRPr="00F61570">
        <w:rPr>
          <w:rFonts w:ascii="Times New Roman" w:hAnsi="Times New Roman" w:cs="Times New Roman"/>
          <w:sz w:val="24"/>
          <w:szCs w:val="24"/>
        </w:rPr>
        <w:t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Pr="00481EF9">
        <w:rPr>
          <w:rFonts w:ascii="Times New Roman" w:hAnsi="Times New Roman" w:cs="Times New Roman"/>
          <w:sz w:val="24"/>
          <w:szCs w:val="24"/>
        </w:rPr>
        <w:t>.</w:t>
      </w:r>
    </w:p>
    <w:p w:rsidR="00B80EAD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3.5.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F61570" w:rsidRPr="00F61570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81EF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D3CE4" w:rsidRDefault="00CD3CE4" w:rsidP="006A2BF2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4B">
        <w:rPr>
          <w:rFonts w:ascii="Times New Roman" w:eastAsia="Calibri" w:hAnsi="Times New Roman" w:cs="Times New Roman"/>
          <w:color w:val="000000" w:themeColor="text1"/>
          <w:sz w:val="24"/>
          <w:lang w:eastAsia="en-US"/>
        </w:rPr>
        <w:t>4.</w:t>
      </w:r>
      <w:r w:rsidRPr="002A474B">
        <w:rPr>
          <w:rFonts w:eastAsia="Calibri"/>
          <w:color w:val="000000" w:themeColor="text1"/>
          <w:lang w:eastAsia="en-US"/>
        </w:rPr>
        <w:t xml:space="preserve"> </w:t>
      </w: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>К претендентам на замещение вакантной должности государственной гражданской службы</w:t>
      </w:r>
      <w:r w:rsidRPr="002A47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61570" w:rsidRPr="00F615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главного специалиста – эксперта, ведущего специалиста – эксперта, специалиста – эксперта, старше</w:t>
      </w:r>
      <w:r w:rsidR="007A4F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 специалиста 3 разряда отдела</w:t>
      </w:r>
      <w:r w:rsidR="007A4F69" w:rsidRPr="007A4F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контроля выполнения технологических процессов и информационных технологий </w:t>
      </w: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>4.1. Наличие профессиональных знаний:</w:t>
      </w:r>
    </w:p>
    <w:p w:rsidR="002A474B" w:rsidRPr="002A474B" w:rsidRDefault="002A474B" w:rsidP="002A474B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color w:val="000000" w:themeColor="text1"/>
          <w:szCs w:val="28"/>
        </w:rPr>
      </w:pPr>
      <w:r w:rsidRPr="002A474B">
        <w:rPr>
          <w:color w:val="000000" w:themeColor="text1"/>
          <w:szCs w:val="28"/>
        </w:rPr>
        <w:t>4.1.1. В сфере законодательства Российской Федерации: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 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Налоговый кодекс Российской Федерации от 31.07.1998 № 146-ФЗ.  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2) 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Бюджетный кодекс Российской Федерации от 31.07.1998 № 145-ФЗ.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3)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 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Кодекс административного судопроизводства Российской Федерации от 08.03.2015 № 21-ФЗ;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4)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 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Уголовный кодекс Российской Федерации от 13.06.1996 № 63-ФЗ (статьи 195-197, 198-199.2).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5)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 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Гражданский кодекс Российской Федерации от 30.11.1994 № 51-ФЗ (часть первая). 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6)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 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Арбитражный процессуальный кодекс Российской Федерации от 24.07.2002 N 95-ФЗ.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7)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 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Трудовой кодекс Российской Федерации о 30.12.2001 № 197-ФЗ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8)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 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Закон Российской Федерации от 21.03.1991  № 943-1 «О налоговых органах Российской Федерации».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9)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 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Федеральный закон от 26.10.2002 № 127-ФЗ «О несостоятельности (банкротстве)».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lastRenderedPageBreak/>
        <w:t>10)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 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11)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 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Федеральный закон от 27.07.2006 № 152-ФЗ «О персональных данных».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12)</w:t>
      </w:r>
      <w:r>
        <w:t> 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Федеральный закон от 27.07.2006 № 149-ФЗ «Об информации, информационных технологиях и о защите информации».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13)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 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Федеральный закон от 02.10.2007 №229-ФЗ «Об исполнительном производстве»;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14)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 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Федеральный закон от 02.05.2005  № 59-ФЗ «О порядке рассмотрения обращения граждан Российской Федерации»;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15) 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Указ Президента Российской Федерации от 05.12.2016 № 646 «Об утверждении Доктрины информационной безопасности Российской Федерации»;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16) 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Федеральный закон от 06.04.2011 № 63-ФЗ «Об электронной подписи»;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17) 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7A4F69" w:rsidRP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18)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 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7A4F69" w:rsidRDefault="007A4F69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19)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 </w:t>
      </w:r>
      <w:r w:rsidRPr="007A4F69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Приказ ФНС России от 05.03.2021 №ЕД-7-1/173@ «Об утверждении Стратегической карты ФНС России на 2021-2023 годы».</w:t>
      </w:r>
    </w:p>
    <w:p w:rsidR="002A474B" w:rsidRPr="002A474B" w:rsidRDefault="00D36B31" w:rsidP="007A4F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И</w:t>
      </w:r>
      <w:r w:rsidR="002A474B"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4.1.2. Иные профессиональные знания: </w:t>
      </w:r>
      <w:r w:rsidR="007A4F69" w:rsidRPr="007A4F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знание систем информационной безопасности; понятие базовых информационных ресурсов; знание нормативных правовых актов Российской Федерации и методических документов ФСТЭК России, ФСБ России в области защиты информации; </w:t>
      </w:r>
      <w:proofErr w:type="gramStart"/>
      <w:r w:rsidR="007A4F69" w:rsidRPr="007A4F69">
        <w:rPr>
          <w:rFonts w:ascii="Times New Roman" w:hAnsi="Times New Roman" w:cs="Times New Roman"/>
          <w:color w:val="000000" w:themeColor="text1"/>
          <w:sz w:val="24"/>
          <w:szCs w:val="24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архитектура сети связи, основные элементы сети, их функциональное назначение;</w:t>
      </w:r>
      <w:proofErr w:type="gramEnd"/>
      <w:r w:rsidR="007A4F69" w:rsidRPr="007A4F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7A4F69" w:rsidRPr="007A4F69">
        <w:rPr>
          <w:rFonts w:ascii="Times New Roman" w:hAnsi="Times New Roman" w:cs="Times New Roman"/>
          <w:color w:val="000000" w:themeColor="text1"/>
          <w:sz w:val="24"/>
          <w:szCs w:val="24"/>
        </w:rPr>
        <w:t>принципы построения, функционирования сетей связи, правила их присоединения; основные протоколы взаимодействия элементов сетей связи; защита от несанкционированного доступа к информации; осуществление антивирусной защиты локальной сети и отдельных компьютеров; процессы формирования и проверки электронной подписи; выполнение работ по обеспечению комплексной защиты информации на основе разработанных программ и методик; мониторинг сети, выявление ошибок пользователей и сетевого программного обеспечения</w:t>
      </w: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4.2. Наличие функциональных знаний: </w:t>
      </w:r>
    </w:p>
    <w:p w:rsidR="002A474B" w:rsidRPr="002A474B" w:rsidRDefault="007A4F69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A4F69">
        <w:rPr>
          <w:rFonts w:ascii="Times New Roman" w:hAnsi="Times New Roman" w:cs="Times New Roman"/>
          <w:color w:val="000000" w:themeColor="text1"/>
          <w:sz w:val="24"/>
          <w:szCs w:val="24"/>
        </w:rPr>
        <w:t>принципы работы сетевых протоколов, построения компьютерных сетей; защита от несанкционированного доступа к информации; понятие защита информации, противодействие иностранным техническим разведкам; программно-технические способы и средства обеспечения информационной безопасности; методы и средства получения, обработки и передачи информации; порядок разработки системы защиты информации информационной системы, обрабатывающей информацию ограниченного доступа;  понятие криптографическая защита информации, процессы формирования и проверки электронной цифровой подписи;</w:t>
      </w:r>
      <w:proofErr w:type="gramEnd"/>
      <w:r w:rsidRPr="007A4F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проведения специальных исследований, тестовых испытаний, процеду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 сертификации и лицензирования</w:t>
      </w:r>
      <w:r w:rsidR="002A474B"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 Наличие базовых умений: </w:t>
      </w:r>
      <w:r w:rsidR="007A4F69" w:rsidRPr="007A4F69">
        <w:rPr>
          <w:rFonts w:ascii="Times New Roman" w:hAnsi="Times New Roman" w:cs="Times New Roman"/>
          <w:color w:val="000000" w:themeColor="text1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</w:t>
      </w: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A474B" w:rsidRPr="002A474B" w:rsidRDefault="002A474B" w:rsidP="002A474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A474B">
        <w:rPr>
          <w:color w:val="000000" w:themeColor="text1"/>
        </w:rPr>
        <w:t xml:space="preserve">4.4. Наличие профессиональных умений: </w:t>
      </w:r>
    </w:p>
    <w:p w:rsidR="002A474B" w:rsidRPr="002A474B" w:rsidRDefault="002A474B" w:rsidP="007A4F69">
      <w:pPr>
        <w:autoSpaceDE w:val="0"/>
        <w:autoSpaceDN w:val="0"/>
        <w:adjustRightInd w:val="0"/>
        <w:jc w:val="both"/>
        <w:rPr>
          <w:color w:val="000000" w:themeColor="text1"/>
        </w:rPr>
      </w:pPr>
      <w:proofErr w:type="gramStart"/>
      <w:r w:rsidRPr="002A474B">
        <w:rPr>
          <w:color w:val="000000" w:themeColor="text1"/>
        </w:rPr>
        <w:t xml:space="preserve">обеспечение выполнения поставленных задач; эффективное планирование служебного </w:t>
      </w:r>
      <w:r w:rsidR="007A4F69" w:rsidRPr="007A4F69">
        <w:rPr>
          <w:color w:val="000000" w:themeColor="text1"/>
        </w:rPr>
        <w:t xml:space="preserve">обеспечение выполнения поставленных задач; эффективное планирование служебного времени; </w:t>
      </w:r>
      <w:r w:rsidR="007A4F69" w:rsidRPr="007A4F69">
        <w:rPr>
          <w:color w:val="000000" w:themeColor="text1"/>
        </w:rPr>
        <w:lastRenderedPageBreak/>
        <w:t>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7A4F69" w:rsidRPr="007A4F69">
        <w:rPr>
          <w:color w:val="000000" w:themeColor="text1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Pr="002A474B">
        <w:rPr>
          <w:color w:val="000000" w:themeColor="text1"/>
        </w:rPr>
        <w:t xml:space="preserve">. </w:t>
      </w:r>
    </w:p>
    <w:p w:rsidR="002A474B" w:rsidRPr="002A474B" w:rsidRDefault="002A474B" w:rsidP="002A474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A474B">
        <w:rPr>
          <w:color w:val="000000" w:themeColor="text1"/>
        </w:rPr>
        <w:t xml:space="preserve">4.5. Наличие функциональных умений: </w:t>
      </w:r>
    </w:p>
    <w:p w:rsidR="002A474B" w:rsidRPr="002A474B" w:rsidRDefault="007A4F69" w:rsidP="002A474B">
      <w:pPr>
        <w:autoSpaceDE w:val="0"/>
        <w:autoSpaceDN w:val="0"/>
        <w:adjustRightInd w:val="0"/>
        <w:ind w:firstLine="708"/>
        <w:jc w:val="both"/>
        <w:rPr>
          <w:color w:val="7F7F7F" w:themeColor="text1" w:themeTint="80"/>
        </w:rPr>
      </w:pPr>
      <w:proofErr w:type="gramStart"/>
      <w:r w:rsidRPr="007A4F69">
        <w:rPr>
          <w:color w:val="000000" w:themeColor="text1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2A474B" w:rsidRPr="002A474B">
        <w:rPr>
          <w:color w:val="000000" w:themeColor="text1"/>
        </w:rPr>
        <w:t>.</w:t>
      </w:r>
      <w:proofErr w:type="gramEnd"/>
    </w:p>
    <w:p w:rsidR="002A474B" w:rsidRDefault="002A474B" w:rsidP="002A474B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6B31" w:rsidRDefault="00D36B31" w:rsidP="002A474B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6B31" w:rsidRPr="004E1DBC" w:rsidRDefault="004E1DBC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5</w:t>
      </w:r>
      <w:r w:rsidR="00D36B31" w:rsidRPr="004E1DBC">
        <w:rPr>
          <w:rFonts w:eastAsia="Calibri"/>
          <w:lang w:eastAsia="en-US"/>
        </w:rPr>
        <w:t xml:space="preserve">. К претендентам на замещение вакантной должности государственной гражданской службы </w:t>
      </w:r>
      <w:r w:rsidR="00B46D82" w:rsidRPr="00B46D82">
        <w:rPr>
          <w:rFonts w:eastAsia="Calibri"/>
          <w:b/>
          <w:lang w:eastAsia="en-US"/>
        </w:rPr>
        <w:t xml:space="preserve">главного </w:t>
      </w:r>
      <w:r w:rsidR="00B46D82" w:rsidRPr="004E1DBC">
        <w:rPr>
          <w:rFonts w:eastAsia="Calibri"/>
          <w:b/>
          <w:lang w:eastAsia="en-US"/>
        </w:rPr>
        <w:t>государственного налогового инспектора</w:t>
      </w:r>
      <w:r w:rsidR="00B46D82">
        <w:rPr>
          <w:rFonts w:eastAsia="Calibri"/>
          <w:b/>
          <w:lang w:eastAsia="en-US"/>
        </w:rPr>
        <w:t xml:space="preserve">, </w:t>
      </w:r>
      <w:r w:rsidR="00D36B31" w:rsidRPr="004E1DBC">
        <w:rPr>
          <w:rFonts w:eastAsia="Calibri"/>
          <w:b/>
          <w:lang w:eastAsia="en-US"/>
        </w:rPr>
        <w:t xml:space="preserve">государственного налогового инспектора, </w:t>
      </w:r>
      <w:r w:rsidR="00B46D82">
        <w:rPr>
          <w:rFonts w:eastAsia="Calibri"/>
          <w:b/>
          <w:lang w:eastAsia="en-US"/>
        </w:rPr>
        <w:t xml:space="preserve"> специалиста – эксперта, </w:t>
      </w:r>
      <w:r w:rsidR="00D36B31" w:rsidRPr="004E1DBC">
        <w:rPr>
          <w:rFonts w:eastAsia="Calibri"/>
          <w:b/>
          <w:lang w:eastAsia="en-US"/>
        </w:rPr>
        <w:t xml:space="preserve">старшего специалиста 3 разряда </w:t>
      </w:r>
      <w:r w:rsidR="00B46D82">
        <w:rPr>
          <w:rFonts w:eastAsia="Calibri"/>
          <w:b/>
          <w:lang w:eastAsia="en-US"/>
        </w:rPr>
        <w:t xml:space="preserve">отдела </w:t>
      </w:r>
      <w:r w:rsidR="00B46D82" w:rsidRPr="00B46D82">
        <w:rPr>
          <w:rFonts w:eastAsia="Calibri"/>
          <w:b/>
          <w:lang w:eastAsia="en-US"/>
        </w:rPr>
        <w:t xml:space="preserve">сопровождения налоговых проверок и взаимодействия с правоохранительными органами </w:t>
      </w:r>
      <w:r w:rsidR="00D36B31" w:rsidRPr="004E1DBC">
        <w:rPr>
          <w:rFonts w:eastAsia="Calibri"/>
          <w:lang w:eastAsia="en-US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D36B31" w:rsidRPr="004E1DBC" w:rsidRDefault="004E1DBC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5</w:t>
      </w:r>
      <w:r w:rsidR="00D36B31" w:rsidRPr="004E1DBC">
        <w:rPr>
          <w:rFonts w:eastAsia="Calibri"/>
          <w:lang w:eastAsia="en-US"/>
        </w:rPr>
        <w:t>.1. Наличие профессиональных знаний:</w:t>
      </w:r>
    </w:p>
    <w:p w:rsidR="00D36B31" w:rsidRPr="004E1DBC" w:rsidRDefault="004E1DBC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5</w:t>
      </w:r>
      <w:r w:rsidR="00D36B31" w:rsidRPr="004E1DBC">
        <w:rPr>
          <w:rFonts w:eastAsia="Calibri"/>
          <w:lang w:eastAsia="en-US"/>
        </w:rPr>
        <w:t>.1.1. В сфере законодательства Российской Федерации: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</w:t>
      </w:r>
      <w:r w:rsidRPr="00B46D82">
        <w:rPr>
          <w:rFonts w:eastAsia="Calibri"/>
          <w:lang w:eastAsia="en-US"/>
        </w:rPr>
        <w:t xml:space="preserve">Налоговый кодекс Российской Федерации от 31.07.1998 № 146-ФЗ.  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</w:t>
      </w:r>
      <w:r w:rsidRPr="00B46D82">
        <w:rPr>
          <w:rFonts w:eastAsia="Calibri"/>
          <w:lang w:eastAsia="en-US"/>
        </w:rPr>
        <w:t>Бюджетный кодекс Российской Федерации от 31.07.1998 № 145-ФЗ.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3) </w:t>
      </w:r>
      <w:r w:rsidRPr="00B46D82">
        <w:rPr>
          <w:rFonts w:eastAsia="Calibri"/>
          <w:lang w:eastAsia="en-US"/>
        </w:rPr>
        <w:t>Кодекс административного судопроизводства Российской Федерации от 08.03.2015 № 21-ФЗ.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4) </w:t>
      </w:r>
      <w:r w:rsidRPr="00B46D82">
        <w:rPr>
          <w:rFonts w:eastAsia="Calibri"/>
          <w:lang w:eastAsia="en-US"/>
        </w:rPr>
        <w:t>Уголовный кодекс Российской Федерации от 13.06.1996 № 63-ФЗ (статьи 195-197, 198-199.2).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5) </w:t>
      </w:r>
      <w:r w:rsidRPr="00B46D82">
        <w:rPr>
          <w:rFonts w:eastAsia="Calibri"/>
          <w:lang w:eastAsia="en-US"/>
        </w:rPr>
        <w:t xml:space="preserve">Гражданский кодекс Российской Федерации от 30.11.1994 № 51-ФЗ (часть первая). 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6) </w:t>
      </w:r>
      <w:r w:rsidRPr="00B46D82">
        <w:rPr>
          <w:rFonts w:eastAsia="Calibri"/>
          <w:lang w:eastAsia="en-US"/>
        </w:rPr>
        <w:t>Арбитражный процессуальный кодекс Российской Федерации от 24.07.2002 N 95-ФЗ.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7) </w:t>
      </w:r>
      <w:r w:rsidRPr="00B46D82">
        <w:rPr>
          <w:rFonts w:eastAsia="Calibri"/>
          <w:lang w:eastAsia="en-US"/>
        </w:rPr>
        <w:t>Трудовой кодекс Российской Федерации о 30.12.2001 № 197-ФЗ.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8) </w:t>
      </w:r>
      <w:r w:rsidRPr="00B46D82">
        <w:rPr>
          <w:rFonts w:eastAsia="Calibri"/>
          <w:lang w:eastAsia="en-US"/>
        </w:rPr>
        <w:t>Закон Российской Федерации от 21.03.1991  № 943-1 «О налоговых органах Российской Федерации».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9) </w:t>
      </w:r>
      <w:r w:rsidRPr="00B46D82">
        <w:rPr>
          <w:rFonts w:eastAsia="Calibri"/>
          <w:lang w:eastAsia="en-US"/>
        </w:rPr>
        <w:t>Федеральный закон от 26.10.2002 № 127-ФЗ «О несостоятельности (банкротстве)».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10) </w:t>
      </w:r>
      <w:r w:rsidRPr="00B46D82">
        <w:rPr>
          <w:rFonts w:eastAsia="Calibri"/>
          <w:lang w:eastAsia="en-US"/>
        </w:rPr>
        <w:t>Федеральный закон от  09.07.2002 №83-ФЗ «О финансовом оздоровлении сельскохозяйственных производителей».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11) </w:t>
      </w:r>
      <w:r w:rsidRPr="00B46D82">
        <w:rPr>
          <w:rFonts w:eastAsia="Calibri"/>
          <w:lang w:eastAsia="en-US"/>
        </w:rPr>
        <w:t>Федеральный закон от 27.07.2006 № 152-ФЗ «О персональных данных».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12) </w:t>
      </w:r>
      <w:r w:rsidRPr="00B46D82">
        <w:rPr>
          <w:rFonts w:eastAsia="Calibri"/>
          <w:lang w:eastAsia="en-US"/>
        </w:rPr>
        <w:t>Федеральный закон от 27.07.2006 № 149-ФЗ «Об информации, информационных технологиях и о защите информации».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13) </w:t>
      </w:r>
      <w:r w:rsidRPr="00B46D82">
        <w:rPr>
          <w:rFonts w:eastAsia="Calibri"/>
          <w:lang w:eastAsia="en-US"/>
        </w:rPr>
        <w:t>Федеральный закон от 02.10.2007 №229-ФЗ «Об исполнительном производстве»;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14) </w:t>
      </w:r>
      <w:r w:rsidRPr="00B46D82">
        <w:rPr>
          <w:rFonts w:eastAsia="Calibri"/>
          <w:lang w:eastAsia="en-US"/>
        </w:rPr>
        <w:t>Федеральный закон от 2 мая 2005 г. № 59-ФЗ «О порядке рассмотрения обращения граждан Российской Федерации».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15) </w:t>
      </w:r>
      <w:r w:rsidRPr="00B46D82">
        <w:rPr>
          <w:rFonts w:eastAsia="Calibri"/>
          <w:lang w:eastAsia="en-US"/>
        </w:rPr>
        <w:t>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пенсионное, социальное и медицинское</w:t>
      </w:r>
      <w:proofErr w:type="gramEnd"/>
      <w:r w:rsidRPr="00B46D82">
        <w:rPr>
          <w:rFonts w:eastAsia="Calibri"/>
          <w:lang w:eastAsia="en-US"/>
        </w:rPr>
        <w:t xml:space="preserve"> страхование».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lastRenderedPageBreak/>
        <w:t xml:space="preserve">16) </w:t>
      </w:r>
      <w:r w:rsidRPr="00B46D82">
        <w:rPr>
          <w:rFonts w:eastAsia="Calibri"/>
          <w:lang w:eastAsia="en-US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  <w:proofErr w:type="gramEnd"/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17) </w:t>
      </w:r>
      <w:r w:rsidRPr="00B46D82">
        <w:rPr>
          <w:rFonts w:eastAsia="Calibri"/>
          <w:lang w:eastAsia="en-US"/>
        </w:rPr>
        <w:t>Приказ ФНС России от 20.03.2015 №ММВ-7-8/117@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B46D82">
        <w:rPr>
          <w:rFonts w:eastAsia="Calibri"/>
          <w:lang w:eastAsia="en-US"/>
        </w:rPr>
        <w:t>дств в б</w:t>
      </w:r>
      <w:proofErr w:type="gramEnd"/>
      <w:r w:rsidRPr="00B46D82">
        <w:rPr>
          <w:rFonts w:eastAsia="Calibri"/>
          <w:lang w:eastAsia="en-US"/>
        </w:rPr>
        <w:t>анке, а также по счетам лиц, указанных в пункте 11 статьи 76 НК РФ».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18) </w:t>
      </w:r>
      <w:r w:rsidRPr="00B46D82">
        <w:rPr>
          <w:rFonts w:eastAsia="Calibri"/>
          <w:lang w:eastAsia="en-US"/>
        </w:rPr>
        <w:t>Приказ ФНС России от 13.02.2017 №ММВ-7-8/179@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19) </w:t>
      </w:r>
      <w:r w:rsidRPr="00B46D82">
        <w:rPr>
          <w:rFonts w:eastAsia="Calibri"/>
          <w:lang w:eastAsia="en-US"/>
        </w:rPr>
        <w:t>Приказ ФНС России от 27.02.2017 №ММВ-7-8/200@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20) </w:t>
      </w:r>
      <w:r w:rsidRPr="00B46D82">
        <w:rPr>
          <w:rFonts w:eastAsia="Calibri"/>
          <w:lang w:eastAsia="en-US"/>
        </w:rPr>
        <w:t xml:space="preserve">Письмо ФНС России от 20.02.2014 №ПА-4-6/3003 «Об использовании </w:t>
      </w:r>
      <w:proofErr w:type="gramStart"/>
      <w:r w:rsidRPr="00B46D82">
        <w:rPr>
          <w:rFonts w:eastAsia="Calibri"/>
          <w:lang w:eastAsia="en-US"/>
        </w:rPr>
        <w:t>интернет-сервиса</w:t>
      </w:r>
      <w:proofErr w:type="gramEnd"/>
      <w:r w:rsidRPr="00B46D82">
        <w:rPr>
          <w:rFonts w:eastAsia="Calibri"/>
          <w:lang w:eastAsia="en-US"/>
        </w:rPr>
        <w:t xml:space="preserve"> «Сведения о наличии решений о приостановлении операций по счетам налогоплательщиков»; 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21) </w:t>
      </w:r>
      <w:r w:rsidRPr="00B46D82">
        <w:rPr>
          <w:rFonts w:eastAsia="Calibri"/>
          <w:lang w:eastAsia="en-US"/>
        </w:rPr>
        <w:t xml:space="preserve">Письмо ФНС России от 20.03.2014 №НД-4-8/5047@ «Об </w:t>
      </w:r>
      <w:proofErr w:type="gramStart"/>
      <w:r w:rsidRPr="00B46D82">
        <w:rPr>
          <w:rFonts w:eastAsia="Calibri"/>
          <w:lang w:eastAsia="en-US"/>
        </w:rPr>
        <w:t>интернет-сервисе</w:t>
      </w:r>
      <w:proofErr w:type="gramEnd"/>
      <w:r w:rsidRPr="00B46D82">
        <w:rPr>
          <w:rFonts w:eastAsia="Calibri"/>
          <w:lang w:eastAsia="en-US"/>
        </w:rPr>
        <w:t xml:space="preserve"> «Сведения о наличии решений о приостановлении операций по счетам налогоплательщиков»; 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22) </w:t>
      </w:r>
      <w:r w:rsidRPr="00B46D82">
        <w:rPr>
          <w:rFonts w:eastAsia="Calibri"/>
          <w:lang w:eastAsia="en-US"/>
        </w:rPr>
        <w:t xml:space="preserve">Письмо ФНС России от 29.05.2017 №ГД-4-8/10100@ «В отношении электронного документооборота»; 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23) </w:t>
      </w:r>
      <w:r w:rsidRPr="00B46D82">
        <w:rPr>
          <w:rFonts w:eastAsia="Calibri"/>
          <w:lang w:eastAsia="en-US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B46D82" w:rsidRP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24) </w:t>
      </w:r>
      <w:r w:rsidRPr="00B46D82">
        <w:rPr>
          <w:rFonts w:eastAsia="Calibri"/>
          <w:lang w:eastAsia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B46D82" w:rsidRDefault="00B46D82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25) </w:t>
      </w:r>
      <w:r w:rsidRPr="00B46D82">
        <w:rPr>
          <w:rFonts w:eastAsia="Calibri"/>
          <w:lang w:eastAsia="en-US"/>
        </w:rPr>
        <w:t>Приказ ФНС России от 05.03.2021 №ЕД-7-1/173@ «Об утверждении Стратегической карты ФНС России на 2021-2023 годы».</w:t>
      </w:r>
    </w:p>
    <w:p w:rsidR="00D36B31" w:rsidRPr="004E1DBC" w:rsidRDefault="00D36B31" w:rsidP="00B46D8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5.</w:t>
      </w:r>
      <w:r w:rsidR="0045601C">
        <w:rPr>
          <w:rFonts w:eastAsia="Calibri"/>
          <w:lang w:eastAsia="en-US"/>
        </w:rPr>
        <w:t>1</w:t>
      </w:r>
      <w:r w:rsidRPr="004E1DBC">
        <w:rPr>
          <w:rFonts w:eastAsia="Calibri"/>
          <w:lang w:eastAsia="en-US"/>
        </w:rPr>
        <w:t xml:space="preserve">.2. Иные профессиональные знания: </w:t>
      </w:r>
    </w:p>
    <w:p w:rsidR="004E1DBC" w:rsidRPr="004E1DBC" w:rsidRDefault="0045601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5601C">
        <w:rPr>
          <w:rFonts w:eastAsia="Calibri"/>
          <w:lang w:eastAsia="en-US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</w:t>
      </w:r>
      <w:r w:rsidR="004E1DBC" w:rsidRPr="004E1DBC">
        <w:rPr>
          <w:rFonts w:eastAsia="Calibri"/>
          <w:lang w:eastAsia="en-US"/>
        </w:rPr>
        <w:t>.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5.</w:t>
      </w:r>
      <w:r w:rsidR="0045601C">
        <w:rPr>
          <w:rFonts w:eastAsia="Calibri"/>
          <w:lang w:eastAsia="en-US"/>
        </w:rPr>
        <w:t xml:space="preserve">1.3. </w:t>
      </w:r>
      <w:r w:rsidRPr="004E1DBC">
        <w:rPr>
          <w:rFonts w:eastAsia="Calibri"/>
          <w:lang w:eastAsia="en-US"/>
        </w:rPr>
        <w:t xml:space="preserve">Наличие функциональных знаний: </w:t>
      </w:r>
    </w:p>
    <w:p w:rsidR="004E1DBC" w:rsidRPr="004E1DBC" w:rsidRDefault="0045601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proofErr w:type="gramStart"/>
      <w:r w:rsidRPr="0045601C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5601C">
        <w:rPr>
          <w:rFonts w:eastAsia="Calibri"/>
          <w:lang w:eastAsia="en-US"/>
        </w:rPr>
        <w:t xml:space="preserve"> </w:t>
      </w:r>
      <w:proofErr w:type="gramStart"/>
      <w:r w:rsidRPr="0045601C">
        <w:rPr>
          <w:rFonts w:eastAsia="Calibri"/>
          <w:lang w:eastAsia="en-US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45601C">
        <w:rPr>
          <w:rFonts w:eastAsia="Calibri"/>
          <w:lang w:eastAsia="en-US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с правоохранительными органами по предупреждению, выявлению, пресечению и ликвидации последствий </w:t>
      </w:r>
      <w:r w:rsidRPr="0045601C">
        <w:rPr>
          <w:rFonts w:eastAsia="Calibri"/>
          <w:lang w:eastAsia="en-US"/>
        </w:rPr>
        <w:lastRenderedPageBreak/>
        <w:t>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</w:t>
      </w:r>
      <w:r w:rsidR="004E1DBC" w:rsidRPr="004E1DBC">
        <w:rPr>
          <w:rFonts w:eastAsia="Calibri"/>
          <w:lang w:eastAsia="en-US"/>
        </w:rPr>
        <w:t>.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5.6.Наличие базовых умений: </w:t>
      </w:r>
    </w:p>
    <w:p w:rsidR="004E1DBC" w:rsidRPr="004E1DBC" w:rsidRDefault="0045601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5601C">
        <w:rPr>
          <w:rFonts w:eastAsia="Calibri"/>
          <w:lang w:eastAsia="en-US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</w:t>
      </w:r>
      <w:r w:rsidR="004E1DBC" w:rsidRPr="004E1DBC">
        <w:rPr>
          <w:rFonts w:eastAsia="Calibri"/>
          <w:lang w:eastAsia="en-US"/>
        </w:rPr>
        <w:t>.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5.7. Наличие профессиональных умений: </w:t>
      </w:r>
    </w:p>
    <w:p w:rsidR="004E1DBC" w:rsidRPr="004E1DBC" w:rsidRDefault="0045601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5601C">
        <w:rPr>
          <w:rFonts w:eastAsia="Calibri"/>
          <w:lang w:eastAsia="en-US"/>
        </w:rPr>
        <w:t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="004E1DBC" w:rsidRPr="004E1DBC">
        <w:rPr>
          <w:rFonts w:eastAsia="Calibri"/>
          <w:lang w:eastAsia="en-US"/>
        </w:rPr>
        <w:t xml:space="preserve">. 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5.8. Наличие функциональных умений: </w:t>
      </w:r>
    </w:p>
    <w:p w:rsidR="00D36B31" w:rsidRPr="004E1DBC" w:rsidRDefault="0045601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proofErr w:type="gramStart"/>
      <w:r w:rsidRPr="0045601C">
        <w:rPr>
          <w:rFonts w:eastAsia="Calibri"/>
          <w:lang w:eastAsia="en-US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4E1DBC" w:rsidRPr="004E1DBC">
        <w:rPr>
          <w:rFonts w:eastAsia="Calibri"/>
          <w:lang w:eastAsia="en-US"/>
        </w:rPr>
        <w:t>.</w:t>
      </w:r>
      <w:proofErr w:type="gramEnd"/>
    </w:p>
    <w:p w:rsidR="004E1DBC" w:rsidRPr="00481EF9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5D357B" w:rsidRPr="00481EF9" w:rsidRDefault="00676E30" w:rsidP="00666A2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601C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5D357B" w:rsidRPr="004560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5D357B" w:rsidRPr="0045601C">
        <w:rPr>
          <w:rFonts w:ascii="Times New Roman" w:hAnsi="Times New Roman" w:cs="Times New Roman"/>
          <w:sz w:val="24"/>
          <w:szCs w:val="24"/>
        </w:rPr>
        <w:t>К претендентам на замещени</w:t>
      </w:r>
      <w:r w:rsidR="00666A2B" w:rsidRPr="0045601C">
        <w:rPr>
          <w:rFonts w:ascii="Times New Roman" w:hAnsi="Times New Roman" w:cs="Times New Roman"/>
          <w:sz w:val="24"/>
          <w:szCs w:val="24"/>
        </w:rPr>
        <w:t>е</w:t>
      </w:r>
      <w:r w:rsidR="005D357B" w:rsidRPr="0045601C">
        <w:rPr>
          <w:rFonts w:ascii="Times New Roman" w:hAnsi="Times New Roman" w:cs="Times New Roman"/>
          <w:sz w:val="24"/>
          <w:szCs w:val="24"/>
        </w:rPr>
        <w:t xml:space="preserve"> </w:t>
      </w:r>
      <w:r w:rsidR="00666A2B" w:rsidRPr="0045601C">
        <w:rPr>
          <w:rFonts w:ascii="Times New Roman" w:hAnsi="Times New Roman" w:cs="Times New Roman"/>
          <w:sz w:val="24"/>
          <w:szCs w:val="24"/>
        </w:rPr>
        <w:t xml:space="preserve">вакантной </w:t>
      </w:r>
      <w:r w:rsidR="005D357B" w:rsidRPr="0045601C">
        <w:rPr>
          <w:rFonts w:ascii="Times New Roman" w:hAnsi="Times New Roman" w:cs="Times New Roman"/>
          <w:sz w:val="24"/>
          <w:szCs w:val="24"/>
        </w:rPr>
        <w:t>должност</w:t>
      </w:r>
      <w:r w:rsidR="00666A2B" w:rsidRPr="0045601C">
        <w:rPr>
          <w:rFonts w:ascii="Times New Roman" w:hAnsi="Times New Roman" w:cs="Times New Roman"/>
          <w:sz w:val="24"/>
          <w:szCs w:val="24"/>
        </w:rPr>
        <w:t>и</w:t>
      </w:r>
      <w:r w:rsidR="005D357B" w:rsidRPr="0045601C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6A2BF2" w:rsidRPr="0045601C">
        <w:rPr>
          <w:rFonts w:ascii="Times New Roman" w:hAnsi="Times New Roman" w:cs="Times New Roman"/>
          <w:sz w:val="24"/>
          <w:szCs w:val="24"/>
        </w:rPr>
        <w:t xml:space="preserve"> </w:t>
      </w:r>
      <w:r w:rsidR="0045601C" w:rsidRPr="0045601C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инспектора, </w:t>
      </w:r>
      <w:r w:rsidRPr="0045601C">
        <w:rPr>
          <w:rFonts w:ascii="Times New Roman" w:hAnsi="Times New Roman" w:cs="Times New Roman"/>
          <w:b/>
          <w:sz w:val="24"/>
          <w:szCs w:val="24"/>
        </w:rPr>
        <w:t xml:space="preserve">специалиста </w:t>
      </w:r>
      <w:r w:rsidR="0045601C" w:rsidRPr="0045601C">
        <w:rPr>
          <w:rFonts w:ascii="Times New Roman" w:hAnsi="Times New Roman" w:cs="Times New Roman"/>
          <w:b/>
          <w:sz w:val="24"/>
          <w:szCs w:val="24"/>
        </w:rPr>
        <w:t>–</w:t>
      </w:r>
      <w:r w:rsidRPr="0045601C">
        <w:rPr>
          <w:rFonts w:ascii="Times New Roman" w:hAnsi="Times New Roman" w:cs="Times New Roman"/>
          <w:b/>
          <w:sz w:val="24"/>
          <w:szCs w:val="24"/>
        </w:rPr>
        <w:t xml:space="preserve"> эксперта</w:t>
      </w:r>
      <w:r w:rsidR="0045601C" w:rsidRPr="0045601C">
        <w:rPr>
          <w:rFonts w:ascii="Times New Roman" w:hAnsi="Times New Roman" w:cs="Times New Roman"/>
          <w:b/>
          <w:sz w:val="24"/>
          <w:szCs w:val="24"/>
        </w:rPr>
        <w:t xml:space="preserve">, старшего специалиста 3 разряда </w:t>
      </w:r>
      <w:r w:rsidR="005D357B" w:rsidRPr="00456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6A2B" w:rsidRPr="0045601C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5601C" w:rsidRPr="0045601C">
        <w:rPr>
          <w:rFonts w:ascii="Times New Roman" w:hAnsi="Times New Roman" w:cs="Times New Roman"/>
          <w:b/>
          <w:sz w:val="24"/>
          <w:szCs w:val="24"/>
        </w:rPr>
        <w:t>обеспечения процедур банкротства № 2</w:t>
      </w:r>
      <w:r w:rsidR="00666A2B" w:rsidRPr="00481E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357B" w:rsidRPr="00481EF9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bookmarkStart w:id="0" w:name="sub_1064"/>
      <w:r w:rsidRPr="00481EF9">
        <w:t>6.</w:t>
      </w:r>
      <w:r w:rsidR="0045601C">
        <w:t>1</w:t>
      </w:r>
      <w:r w:rsidRPr="00481EF9">
        <w:t>. Наличие профессиональных знаний: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6.</w:t>
      </w:r>
      <w:r w:rsidR="0045601C">
        <w:t>1</w:t>
      </w:r>
      <w:r w:rsidRPr="00481EF9">
        <w:t>.1. В сфере законодательства Российской Федерации:</w:t>
      </w:r>
    </w:p>
    <w:bookmarkEnd w:id="0"/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 xml:space="preserve">1) Налоговый кодекс Российской Федерации.  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 xml:space="preserve">2) Кодекс Российской Федерации об административных правонарушениях. 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3) Уголовно-процессуальный кодекс Российской Федерации (статьи 44, 140, 141, 144,145).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4) Уголовный кодекс Российской Федерации (статьи 195-197, 198-199.2).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 xml:space="preserve">5) Гражданский кодекс Российской Федерации (часть первая). 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6) Арбитражный процессуальный кодекс Российской Федерации.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7) Закон Российской Федерации от 21.03.1991 № 943-1 «О налоговых органах Российской Федерации».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8) Федеральный закон от 26.10.2002 № 127-ФЗ «О несостоятельности (банкротстве)».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9) Федеральный закон от 27.07.2006 № 152-ФЗ «О персональных данных».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10) Постановление Правительства Российской Федерации от 30.09.2004 № 506 «Об утверждении Положения о Федеральной налоговой службе».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11)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12) Постановление Правительства Российской Федерации от 21.10.2004 № 573 «О порядке и условиях финансирования процедур банкротства и отсутствующих должников».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lastRenderedPageBreak/>
        <w:t>13)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14)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676E30" w:rsidRPr="00481EF9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rPr>
          <w:lang w:bidi="en-US"/>
        </w:rPr>
        <w:t>15) 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676E30" w:rsidRPr="00481EF9" w:rsidRDefault="0045601C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t>И</w:t>
      </w:r>
      <w:r w:rsidR="00676E30" w:rsidRPr="00481EF9">
        <w:t>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 w:rsidRPr="00481EF9">
        <w:t>6.</w:t>
      </w:r>
      <w:r w:rsidR="0045601C">
        <w:t>1</w:t>
      </w:r>
      <w:r w:rsidRPr="00481EF9">
        <w:t xml:space="preserve">.2. Иные профессиональные знания: </w:t>
      </w:r>
      <w:bookmarkStart w:id="1" w:name="sub_1065"/>
      <w:r w:rsidR="0045601C" w:rsidRPr="0045601C"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</w:t>
      </w:r>
      <w:r w:rsidRPr="00481EF9">
        <w:t>.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6.</w:t>
      </w:r>
      <w:r w:rsidR="00DF6114">
        <w:t>2</w:t>
      </w:r>
      <w:r w:rsidRPr="00481EF9">
        <w:t xml:space="preserve">. Наличие функциональных знаний: </w:t>
      </w:r>
    </w:p>
    <w:p w:rsidR="00676E30" w:rsidRPr="00481EF9" w:rsidRDefault="00DF6114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bookmarkStart w:id="2" w:name="sub_1066"/>
      <w:bookmarkEnd w:id="1"/>
      <w:proofErr w:type="gramStart"/>
      <w:r w:rsidRPr="00DF6114"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DF6114">
        <w:t xml:space="preserve"> </w:t>
      </w:r>
      <w:proofErr w:type="gramStart"/>
      <w:r w:rsidRPr="00DF6114"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DF6114"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</w:t>
      </w:r>
      <w:r w:rsidR="00676E30" w:rsidRPr="00481EF9">
        <w:t>.</w:t>
      </w:r>
    </w:p>
    <w:bookmarkEnd w:id="2"/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481EF9">
        <w:t>6.</w:t>
      </w:r>
      <w:r w:rsidR="00DF6114">
        <w:t>3</w:t>
      </w:r>
      <w:r w:rsidRPr="00481EF9">
        <w:t xml:space="preserve">. Наличие базовых умений: </w:t>
      </w:r>
      <w:r w:rsidR="00DF6114" w:rsidRPr="00DF6114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</w:t>
      </w:r>
      <w:r w:rsidRPr="00481EF9">
        <w:t>.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bookmarkStart w:id="3" w:name="sub_1642"/>
      <w:r w:rsidRPr="00481EF9">
        <w:t>6.</w:t>
      </w:r>
      <w:r w:rsidR="00DF6114">
        <w:t>4</w:t>
      </w:r>
      <w:r w:rsidRPr="00481EF9">
        <w:t xml:space="preserve">. Наличие профессиональных умений: </w:t>
      </w:r>
      <w:r w:rsidR="00DF6114" w:rsidRPr="00DF6114"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="00DF6114" w:rsidRPr="00DF6114">
        <w:lastRenderedPageBreak/>
        <w:t>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Pr="00481EF9">
        <w:rPr>
          <w:lang w:bidi="en-US"/>
        </w:rPr>
        <w:t>.</w:t>
      </w:r>
      <w:bookmarkStart w:id="4" w:name="sub_1068"/>
    </w:p>
    <w:p w:rsidR="00676E30" w:rsidRPr="00481EF9" w:rsidRDefault="00676E30" w:rsidP="00676E30">
      <w:pPr>
        <w:widowControl w:val="0"/>
        <w:ind w:firstLine="709"/>
        <w:contextualSpacing/>
        <w:jc w:val="both"/>
        <w:rPr>
          <w:lang w:bidi="en-US"/>
        </w:rPr>
      </w:pPr>
      <w:r w:rsidRPr="00481EF9">
        <w:t>6.</w:t>
      </w:r>
      <w:r w:rsidR="00DF6114">
        <w:t>5</w:t>
      </w:r>
      <w:r w:rsidRPr="00481EF9">
        <w:t>. </w:t>
      </w:r>
      <w:proofErr w:type="gramStart"/>
      <w:r w:rsidRPr="00481EF9">
        <w:t xml:space="preserve">Наличие функциональных умений: </w:t>
      </w:r>
      <w:bookmarkEnd w:id="4"/>
      <w:r w:rsidR="00DF6114" w:rsidRPr="00DF6114"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81EF9">
        <w:t>.</w:t>
      </w:r>
      <w:proofErr w:type="gramEnd"/>
    </w:p>
    <w:bookmarkEnd w:id="3"/>
    <w:p w:rsidR="00676E30" w:rsidRPr="00481EF9" w:rsidRDefault="00676E3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6BC0" w:rsidRPr="00481EF9" w:rsidRDefault="00676E3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7</w:t>
      </w:r>
      <w:r w:rsidR="00D055A5" w:rsidRPr="00DF6114">
        <w:rPr>
          <w:rFonts w:ascii="Times New Roman" w:hAnsi="Times New Roman" w:cs="Times New Roman"/>
          <w:sz w:val="24"/>
          <w:szCs w:val="24"/>
        </w:rPr>
        <w:t xml:space="preserve">. </w:t>
      </w:r>
      <w:r w:rsidR="000C6BC0" w:rsidRPr="00DF6114">
        <w:rPr>
          <w:rFonts w:ascii="Times New Roman" w:hAnsi="Times New Roman" w:cs="Times New Roman"/>
          <w:sz w:val="24"/>
          <w:szCs w:val="24"/>
        </w:rPr>
        <w:t xml:space="preserve">К претендентам </w:t>
      </w:r>
      <w:r w:rsidR="006F3D9C" w:rsidRPr="00DF6114">
        <w:rPr>
          <w:rFonts w:ascii="Times New Roman" w:hAnsi="Times New Roman" w:cs="Times New Roman"/>
          <w:sz w:val="24"/>
          <w:szCs w:val="24"/>
        </w:rPr>
        <w:t xml:space="preserve">на замещение вакантной должности государственной гражданской службы </w:t>
      </w:r>
      <w:r w:rsidR="00DF6114" w:rsidRPr="00DF6114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инспектора, специалиста – эксперта, старшего специалиста 3 разряда  отдела </w:t>
      </w:r>
      <w:r w:rsidR="00DF6114">
        <w:rPr>
          <w:rFonts w:ascii="Times New Roman" w:hAnsi="Times New Roman" w:cs="Times New Roman"/>
          <w:b/>
          <w:sz w:val="24"/>
          <w:szCs w:val="24"/>
        </w:rPr>
        <w:t xml:space="preserve">взыскания задолженности с физических лиц № 1 </w:t>
      </w:r>
      <w:r w:rsidR="000C6BC0" w:rsidRPr="00481EF9">
        <w:rPr>
          <w:rFonts w:ascii="Times New Roman" w:hAnsi="Times New Roman" w:cs="Times New Roman"/>
          <w:sz w:val="24"/>
          <w:szCs w:val="24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0C6BC0" w:rsidRPr="00481EF9" w:rsidRDefault="00676E3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7</w:t>
      </w:r>
      <w:r w:rsidR="000C6BC0" w:rsidRPr="00481EF9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7.1.1. В сфере законодательства Российской Федерации: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DF6114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от 31.07.1998 № 146-ФЗ.  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DF6114">
        <w:rPr>
          <w:rFonts w:ascii="Times New Roman" w:hAnsi="Times New Roman" w:cs="Times New Roman"/>
          <w:sz w:val="24"/>
          <w:szCs w:val="24"/>
        </w:rPr>
        <w:t>Бюджетный кодекс Российской Федерации от 31.07.1998 № 145-ФЗ.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DF6114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08.03.2015 № 21-ФЗ;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DF6114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13.06.1996 № 63-ФЗ (статьи 195-197, 198-199.2).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DF6114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от 30.11.1994 № 51-ФЗ (часть первая). 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DF6114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24.07.2002 N 95-ФЗ.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DF6114">
        <w:rPr>
          <w:rFonts w:ascii="Times New Roman" w:hAnsi="Times New Roman" w:cs="Times New Roman"/>
          <w:sz w:val="24"/>
          <w:szCs w:val="24"/>
        </w:rPr>
        <w:t>Трудовой кодекс Российской Федерации о 30.12.2001 № 197-ФЗ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8)</w:t>
      </w:r>
      <w:r w:rsidRPr="00DF6114">
        <w:rPr>
          <w:rFonts w:ascii="Times New Roman" w:hAnsi="Times New Roman" w:cs="Times New Roman"/>
          <w:sz w:val="24"/>
          <w:szCs w:val="24"/>
        </w:rPr>
        <w:tab/>
        <w:t>Закон Российской Федерации от 21.03.1991  № 943-1 «О налоговых органах Российской Федерации».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9)</w:t>
      </w:r>
      <w:r w:rsidRPr="00DF6114">
        <w:rPr>
          <w:rFonts w:ascii="Times New Roman" w:hAnsi="Times New Roman" w:cs="Times New Roman"/>
          <w:sz w:val="24"/>
          <w:szCs w:val="24"/>
        </w:rPr>
        <w:tab/>
        <w:t>Федеральный закон от 26.10.2002 № 127-ФЗ «О несостоятельности (банкротстве)».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10)</w:t>
      </w:r>
      <w:r w:rsidRPr="00DF6114">
        <w:rPr>
          <w:rFonts w:ascii="Times New Roman" w:hAnsi="Times New Roman" w:cs="Times New Roman"/>
          <w:sz w:val="24"/>
          <w:szCs w:val="24"/>
        </w:rPr>
        <w:tab/>
        <w:t>Федеральный закон от  09.07.2002 №83-ФЗ «О финансовом оздоровлении сельскохозяйственных производителей»;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11)</w:t>
      </w:r>
      <w:r w:rsidRPr="00DF6114">
        <w:rPr>
          <w:rFonts w:ascii="Times New Roman" w:hAnsi="Times New Roman" w:cs="Times New Roman"/>
          <w:sz w:val="24"/>
          <w:szCs w:val="24"/>
        </w:rPr>
        <w:tab/>
        <w:t>Федеральный закон от 27.07.2006 № 152-ФЗ «О персональных данных».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12)</w:t>
      </w:r>
      <w:r w:rsidRPr="00DF6114">
        <w:rPr>
          <w:rFonts w:ascii="Times New Roman" w:hAnsi="Times New Roman" w:cs="Times New Roman"/>
          <w:sz w:val="24"/>
          <w:szCs w:val="24"/>
        </w:rPr>
        <w:tab/>
        <w:t>Федеральный закон от 27.07.2006 № 149-ФЗ «Об информации, информационных технологиях и о защите информации».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13)</w:t>
      </w:r>
      <w:r w:rsidRPr="00DF6114">
        <w:rPr>
          <w:rFonts w:ascii="Times New Roman" w:hAnsi="Times New Roman" w:cs="Times New Roman"/>
          <w:sz w:val="24"/>
          <w:szCs w:val="24"/>
        </w:rPr>
        <w:tab/>
        <w:t>Федеральный закон от 02.10.2007 №229-ФЗ «Об исполнительном производстве»;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14)</w:t>
      </w:r>
      <w:r w:rsidRPr="00DF6114">
        <w:rPr>
          <w:rFonts w:ascii="Times New Roman" w:hAnsi="Times New Roman" w:cs="Times New Roman"/>
          <w:sz w:val="24"/>
          <w:szCs w:val="24"/>
        </w:rPr>
        <w:tab/>
        <w:t>Федеральный закон от 02.05.2005 № 59-ФЗ «О порядке рассмотрения обращения граждан Российской Федерации»;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15)</w:t>
      </w:r>
      <w:r w:rsidRPr="00DF6114">
        <w:rPr>
          <w:rFonts w:ascii="Times New Roman" w:hAnsi="Times New Roman" w:cs="Times New Roman"/>
          <w:sz w:val="24"/>
          <w:szCs w:val="24"/>
        </w:rPr>
        <w:tab/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16)</w:t>
      </w:r>
      <w:r w:rsidRPr="00DF6114">
        <w:rPr>
          <w:rFonts w:ascii="Times New Roman" w:hAnsi="Times New Roman" w:cs="Times New Roman"/>
          <w:sz w:val="24"/>
          <w:szCs w:val="24"/>
        </w:rPr>
        <w:tab/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связи».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17)</w:t>
      </w:r>
      <w:r w:rsidRPr="00DF6114">
        <w:rPr>
          <w:rFonts w:ascii="Times New Roman" w:hAnsi="Times New Roman" w:cs="Times New Roman"/>
          <w:sz w:val="24"/>
          <w:szCs w:val="24"/>
        </w:rPr>
        <w:tab/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"Налог-3")».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18)</w:t>
      </w:r>
      <w:r w:rsidRPr="00DF6114">
        <w:rPr>
          <w:rFonts w:ascii="Times New Roman" w:hAnsi="Times New Roman" w:cs="Times New Roman"/>
          <w:sz w:val="24"/>
          <w:szCs w:val="24"/>
        </w:rPr>
        <w:tab/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lastRenderedPageBreak/>
        <w:t>19)</w:t>
      </w:r>
      <w:r w:rsidRPr="00DF6114">
        <w:rPr>
          <w:rFonts w:ascii="Times New Roman" w:hAnsi="Times New Roman" w:cs="Times New Roman"/>
          <w:sz w:val="24"/>
          <w:szCs w:val="24"/>
        </w:rPr>
        <w:tab/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DF6114" w:rsidRP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20)</w:t>
      </w:r>
      <w:r w:rsidRPr="00DF6114">
        <w:rPr>
          <w:rFonts w:ascii="Times New Roman" w:hAnsi="Times New Roman" w:cs="Times New Roman"/>
          <w:sz w:val="24"/>
          <w:szCs w:val="24"/>
        </w:rPr>
        <w:tab/>
        <w:t>Приказ ФНС России от 28.11.2019 №ММВ-7-19/598@ «Об утверждении миссии и политики ФНС России в области качества на 2019-2021 годы».</w:t>
      </w:r>
    </w:p>
    <w:p w:rsidR="00DF6114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6114">
        <w:rPr>
          <w:rFonts w:ascii="Times New Roman" w:hAnsi="Times New Roman" w:cs="Times New Roman"/>
          <w:sz w:val="24"/>
          <w:szCs w:val="24"/>
        </w:rPr>
        <w:t>21)</w:t>
      </w:r>
      <w:r w:rsidRPr="00DF6114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05.03.2021 №ЕД-7-1/173@ «Об утверждении Стратегической карты ФНС России на 2021-2023 годы». </w:t>
      </w:r>
    </w:p>
    <w:p w:rsidR="00676E30" w:rsidRPr="00481EF9" w:rsidRDefault="00DF6114" w:rsidP="00DF61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A2BF2" w:rsidRPr="006A2BF2">
        <w:rPr>
          <w:rFonts w:ascii="Times New Roman" w:hAnsi="Times New Roman" w:cs="Times New Roman"/>
          <w:sz w:val="24"/>
          <w:szCs w:val="24"/>
        </w:rPr>
        <w:t>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7.1.2. Иные профессиональные знания: </w:t>
      </w:r>
      <w:r w:rsidR="00DF6114" w:rsidRPr="00DF6114">
        <w:rPr>
          <w:rFonts w:ascii="Times New Roman" w:hAnsi="Times New Roman" w:cs="Times New Roman"/>
          <w:sz w:val="24"/>
          <w:szCs w:val="24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</w:t>
      </w:r>
      <w:r w:rsidRPr="00481EF9">
        <w:rPr>
          <w:rFonts w:ascii="Times New Roman" w:hAnsi="Times New Roman" w:cs="Times New Roman"/>
          <w:sz w:val="24"/>
          <w:szCs w:val="24"/>
        </w:rPr>
        <w:t>.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7.2.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DF6114" w:rsidRPr="00DF6114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DF6114" w:rsidRPr="00DF61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6114" w:rsidRPr="00DF6114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="00DF6114" w:rsidRPr="00DF61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6114" w:rsidRPr="00DF6114">
        <w:rPr>
          <w:rFonts w:ascii="Times New Roman" w:hAnsi="Times New Roman" w:cs="Times New Roman"/>
          <w:sz w:val="24"/>
          <w:szCs w:val="24"/>
        </w:rPr>
        <w:t>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DF6114" w:rsidRPr="00DF6114">
        <w:rPr>
          <w:rFonts w:ascii="Times New Roman" w:hAnsi="Times New Roman" w:cs="Times New Roman"/>
          <w:sz w:val="24"/>
          <w:szCs w:val="24"/>
        </w:rPr>
        <w:t xml:space="preserve">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</w:t>
      </w:r>
      <w:r w:rsidRPr="00481EF9">
        <w:rPr>
          <w:rFonts w:ascii="Times New Roman" w:hAnsi="Times New Roman" w:cs="Times New Roman"/>
          <w:sz w:val="24"/>
          <w:szCs w:val="24"/>
        </w:rPr>
        <w:t>.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7.3. Наличие базовых умений: </w:t>
      </w:r>
      <w:r w:rsidR="00DF6114" w:rsidRPr="00DF6114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</w:t>
      </w:r>
      <w:r w:rsidRPr="00481E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7.4. Наличие профессиональных умений:  </w:t>
      </w:r>
      <w:r w:rsidR="00DF6114" w:rsidRPr="00DF6114">
        <w:rPr>
          <w:rFonts w:ascii="Times New Roman" w:hAnsi="Times New Roman" w:cs="Times New Roman"/>
          <w:sz w:val="24"/>
          <w:szCs w:val="24"/>
        </w:rPr>
        <w:t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Pr="00481E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6E30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7.5.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DF6114" w:rsidRPr="00DF6114">
        <w:rPr>
          <w:rFonts w:ascii="Times New Roman" w:hAnsi="Times New Roman" w:cs="Times New Roman"/>
          <w:sz w:val="24"/>
          <w:szCs w:val="24"/>
        </w:rPr>
        <w:t xml:space="preserve"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</w:t>
      </w:r>
      <w:r w:rsidR="00DF6114" w:rsidRPr="00DF6114">
        <w:rPr>
          <w:rFonts w:ascii="Times New Roman" w:hAnsi="Times New Roman" w:cs="Times New Roman"/>
          <w:sz w:val="24"/>
          <w:szCs w:val="24"/>
        </w:rPr>
        <w:lastRenderedPageBreak/>
        <w:t>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81EF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E1DBC" w:rsidRDefault="004E1DBC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1DBC" w:rsidRDefault="004E1DBC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1DBC" w:rsidRPr="00080113" w:rsidRDefault="004E1DBC" w:rsidP="004E1D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0113">
        <w:rPr>
          <w:rFonts w:ascii="Times New Roman" w:hAnsi="Times New Roman" w:cs="Times New Roman"/>
          <w:sz w:val="24"/>
          <w:szCs w:val="24"/>
        </w:rPr>
        <w:t xml:space="preserve">8. К претендентам на замещение вакантной должности государственной гражданской службы </w:t>
      </w:r>
      <w:r w:rsidR="00080113" w:rsidRPr="00E575FC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инспектора, государственного налогового инспектора,  специалиста – эксперта, старшего специалиста 3 разряда отдела взыскания задолженности </w:t>
      </w:r>
      <w:r w:rsidR="00E575FC" w:rsidRPr="00E575FC">
        <w:rPr>
          <w:rFonts w:ascii="Times New Roman" w:hAnsi="Times New Roman" w:cs="Times New Roman"/>
          <w:b/>
          <w:sz w:val="24"/>
          <w:szCs w:val="24"/>
        </w:rPr>
        <w:t xml:space="preserve">за счет имущества № 2 </w:t>
      </w:r>
      <w:r w:rsidRPr="00080113">
        <w:rPr>
          <w:rFonts w:ascii="Times New Roman" w:hAnsi="Times New Roman" w:cs="Times New Roman"/>
          <w:sz w:val="24"/>
          <w:szCs w:val="24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4E1DBC" w:rsidRPr="000B7813" w:rsidRDefault="00A060D7" w:rsidP="004E1D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0113">
        <w:rPr>
          <w:rFonts w:ascii="Times New Roman" w:hAnsi="Times New Roman" w:cs="Times New Roman"/>
          <w:sz w:val="24"/>
          <w:szCs w:val="24"/>
        </w:rPr>
        <w:t>8</w:t>
      </w:r>
      <w:r w:rsidR="004E1DBC" w:rsidRPr="00080113">
        <w:rPr>
          <w:rFonts w:ascii="Times New Roman" w:hAnsi="Times New Roman" w:cs="Times New Roman"/>
          <w:sz w:val="24"/>
          <w:szCs w:val="24"/>
        </w:rPr>
        <w:t>.1. Наличие профессиональных знаний</w:t>
      </w:r>
      <w:r w:rsidR="004E1DBC" w:rsidRPr="000B7813">
        <w:rPr>
          <w:rFonts w:ascii="Times New Roman" w:hAnsi="Times New Roman" w:cs="Times New Roman"/>
          <w:sz w:val="24"/>
          <w:szCs w:val="24"/>
        </w:rPr>
        <w:t>:</w:t>
      </w:r>
    </w:p>
    <w:p w:rsidR="004E1DBC" w:rsidRPr="000B7813" w:rsidRDefault="00E575FC" w:rsidP="004E1D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E1DBC" w:rsidRPr="000B7813">
        <w:rPr>
          <w:rFonts w:ascii="Times New Roman" w:hAnsi="Times New Roman" w:cs="Times New Roman"/>
          <w:sz w:val="24"/>
          <w:szCs w:val="24"/>
        </w:rPr>
        <w:t>.1.1. В сфере законодательства Российской Федерации: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E575FC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от 31.07.1998 № 146-ФЗ.  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E575FC">
        <w:rPr>
          <w:rFonts w:ascii="Times New Roman" w:hAnsi="Times New Roman" w:cs="Times New Roman"/>
          <w:sz w:val="24"/>
          <w:szCs w:val="24"/>
        </w:rPr>
        <w:t>Бюджетный кодекс Российской Федерации от 31.07.1998 № 145-ФЗ.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08.03.2015 № 21-ФЗ.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13.06.1996 № 63-ФЗ (статьи 195-197, 198-199.2).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от 30.11.1994 № 51-ФЗ (часть первая). 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24.07.2002 N 95-ФЗ.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Трудовой кодекс Российской Федерации о 30.12.2001 № 197-ФЗ.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Закон Российской Федерации от 21.03.1991  № 943-1 «О налоговых органах Российской Федерации».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Федеральный закон от 26.10.2002 № 127-ФЗ «О несостоятельности (банкротстве)».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Федеральный закон от  09.07.2002 №83-ФЗ «О финансовом оздоровлении сельскохозяйственных производителей».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11)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12)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Федеральный закон от 27.07.2006 № 149-ФЗ «Об информации, информационных технологиях и о защите информации».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13)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Федеральный закон от 02.10.2007 №229-ФЗ «Об исполнительном производстве»;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14)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Федеральный закон от 2 мая 2005 г. № 59-ФЗ «О порядке рассмотрения обращения граждан Российской Федерации».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15)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16)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17)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18)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19)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E575FC" w:rsidRPr="00E575FC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20)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A060D7" w:rsidRPr="000B7813" w:rsidRDefault="00E575FC" w:rsidP="00E575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21)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FC">
        <w:rPr>
          <w:rFonts w:ascii="Times New Roman" w:hAnsi="Times New Roman" w:cs="Times New Roman"/>
          <w:sz w:val="24"/>
          <w:szCs w:val="24"/>
        </w:rPr>
        <w:t>Приказ ФНС России от 05.03.2021 №ЕД-7-1/173@ «Об утверждении Стратегической карты ФНС России на 2021-2023 годы».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 xml:space="preserve">Иные нормативные правовые акты и служебные документы, регулирующие вопросы, </w:t>
      </w:r>
      <w:r w:rsidRPr="000B7813">
        <w:rPr>
          <w:rFonts w:ascii="Times New Roman" w:hAnsi="Times New Roman" w:cs="Times New Roman"/>
          <w:sz w:val="24"/>
          <w:szCs w:val="24"/>
        </w:rPr>
        <w:lastRenderedPageBreak/>
        <w:t>связанные с областью и видом его профессиональной служебной деятельности.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 xml:space="preserve">8.2. Наличие функциональных знаний: </w:t>
      </w:r>
    </w:p>
    <w:p w:rsidR="00A060D7" w:rsidRPr="000B7813" w:rsidRDefault="00E575FC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75FC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E575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75FC">
        <w:rPr>
          <w:rFonts w:ascii="Times New Roman" w:hAnsi="Times New Roman" w:cs="Times New Roman"/>
          <w:sz w:val="24"/>
          <w:szCs w:val="24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E575FC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</w:t>
      </w:r>
      <w:r w:rsidR="00A060D7" w:rsidRPr="000B7813">
        <w:rPr>
          <w:rFonts w:ascii="Times New Roman" w:hAnsi="Times New Roman" w:cs="Times New Roman"/>
          <w:sz w:val="24"/>
          <w:szCs w:val="24"/>
        </w:rPr>
        <w:t>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 xml:space="preserve">8.3.Наличие базовых умений: 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 xml:space="preserve">8.4. Наличие профессиональных умений: </w:t>
      </w:r>
    </w:p>
    <w:p w:rsidR="00A060D7" w:rsidRPr="000B7813" w:rsidRDefault="00E575FC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575FC">
        <w:rPr>
          <w:rFonts w:ascii="Times New Roman" w:hAnsi="Times New Roman" w:cs="Times New Roman"/>
          <w:sz w:val="24"/>
          <w:szCs w:val="24"/>
        </w:rPr>
        <w:t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="00A060D7" w:rsidRPr="000B78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 xml:space="preserve">8.5. Наличие функциональных умений: </w:t>
      </w:r>
    </w:p>
    <w:p w:rsidR="004E1DBC" w:rsidRPr="000B7813" w:rsidRDefault="00E575FC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75FC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A060D7" w:rsidRPr="000B781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E1DBC" w:rsidRPr="000B7813" w:rsidRDefault="004E1DBC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0C80" w:rsidRPr="00481EF9" w:rsidRDefault="009B0C80" w:rsidP="00055EB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9B9" w:rsidRPr="00751A32" w:rsidRDefault="00E575FC" w:rsidP="003B19B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A32">
        <w:rPr>
          <w:rFonts w:ascii="Times New Roman" w:hAnsi="Times New Roman" w:cs="Times New Roman"/>
          <w:sz w:val="24"/>
          <w:szCs w:val="24"/>
        </w:rPr>
        <w:t xml:space="preserve">9. </w:t>
      </w:r>
      <w:r w:rsidR="003B19B9" w:rsidRPr="00751A32">
        <w:rPr>
          <w:rFonts w:ascii="Times New Roman" w:hAnsi="Times New Roman" w:cs="Times New Roman"/>
          <w:sz w:val="24"/>
          <w:szCs w:val="24"/>
        </w:rPr>
        <w:t xml:space="preserve">К претендентам на замещение вакантной должности государственной гражданской службы </w:t>
      </w:r>
      <w:r w:rsidR="003B19B9" w:rsidRPr="00751A32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инспектора,  специалиста – эксперта отдела </w:t>
      </w:r>
      <w:r w:rsidR="00751A32" w:rsidRPr="00751A32">
        <w:rPr>
          <w:rFonts w:ascii="Times New Roman" w:hAnsi="Times New Roman" w:cs="Times New Roman"/>
          <w:b/>
          <w:sz w:val="24"/>
          <w:szCs w:val="24"/>
        </w:rPr>
        <w:t>урегулирования состояния расчётов с бюджетом и работы с платежами № 1</w:t>
      </w:r>
      <w:r w:rsidR="003B19B9" w:rsidRPr="00751A32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3B19B9" w:rsidRPr="00751A32" w:rsidRDefault="003B19B9" w:rsidP="003B19B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A32">
        <w:rPr>
          <w:rFonts w:ascii="Times New Roman" w:hAnsi="Times New Roman" w:cs="Times New Roman"/>
          <w:sz w:val="24"/>
          <w:szCs w:val="24"/>
        </w:rPr>
        <w:t>9.1. Наличие профессиональных знаний:</w:t>
      </w:r>
    </w:p>
    <w:p w:rsidR="003B19B9" w:rsidRPr="00751A32" w:rsidRDefault="003B19B9" w:rsidP="003B19B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A32">
        <w:rPr>
          <w:rFonts w:ascii="Times New Roman" w:hAnsi="Times New Roman" w:cs="Times New Roman"/>
          <w:sz w:val="24"/>
          <w:szCs w:val="24"/>
        </w:rPr>
        <w:lastRenderedPageBreak/>
        <w:t>9.1.1. В сфере законодательства Российской Федерации: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751A32" w:rsidRPr="00751A32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от 31.07.1998 № 146-ФЗ.  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751A32" w:rsidRPr="00751A32">
        <w:rPr>
          <w:rFonts w:ascii="Times New Roman" w:hAnsi="Times New Roman" w:cs="Times New Roman"/>
          <w:sz w:val="24"/>
          <w:szCs w:val="24"/>
        </w:rPr>
        <w:t>Бюджетный кодекс Российской Федерации от 31.07.1998 № 145-ФЗ.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751A32" w:rsidRPr="00751A32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08.03.2015 № 21-ФЗ;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751A32" w:rsidRPr="00751A32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13.06.1996 № 63-ФЗ (статьи 195-197, 198-199.2).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751A32" w:rsidRPr="00751A32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от 30.11.1994 № 51-ФЗ (часть первая). 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751A32" w:rsidRPr="00751A32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24.07.2002 N 95-ФЗ.</w:t>
      </w:r>
    </w:p>
    <w:p w:rsidR="00751A32" w:rsidRPr="00751A32" w:rsidRDefault="00751A32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A32">
        <w:rPr>
          <w:rFonts w:ascii="Times New Roman" w:hAnsi="Times New Roman" w:cs="Times New Roman"/>
          <w:sz w:val="24"/>
          <w:szCs w:val="24"/>
        </w:rPr>
        <w:t>7</w:t>
      </w:r>
      <w:r w:rsidR="002B1E34">
        <w:rPr>
          <w:rFonts w:ascii="Times New Roman" w:hAnsi="Times New Roman" w:cs="Times New Roman"/>
          <w:sz w:val="24"/>
          <w:szCs w:val="24"/>
        </w:rPr>
        <w:t xml:space="preserve">) </w:t>
      </w:r>
      <w:r w:rsidRPr="00751A32">
        <w:rPr>
          <w:rFonts w:ascii="Times New Roman" w:hAnsi="Times New Roman" w:cs="Times New Roman"/>
          <w:sz w:val="24"/>
          <w:szCs w:val="24"/>
        </w:rPr>
        <w:t>Трудовой кодекс Российской Федерации о 30.12.2001 № 197-ФЗ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751A32" w:rsidRPr="00751A32">
        <w:rPr>
          <w:rFonts w:ascii="Times New Roman" w:hAnsi="Times New Roman" w:cs="Times New Roman"/>
          <w:sz w:val="24"/>
          <w:szCs w:val="24"/>
        </w:rPr>
        <w:t>Закон Российской Федерации от 21.03.1991  № 943-1 «О налоговых органах Российской Федерации».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="00751A32" w:rsidRPr="00751A32">
        <w:rPr>
          <w:rFonts w:ascii="Times New Roman" w:hAnsi="Times New Roman" w:cs="Times New Roman"/>
          <w:sz w:val="24"/>
          <w:szCs w:val="24"/>
        </w:rPr>
        <w:t>Федеральный закон от 26.10.2002 № 127-ФЗ «О несостоятельности (банкротстве)».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751A32" w:rsidRPr="00751A32">
        <w:rPr>
          <w:rFonts w:ascii="Times New Roman" w:hAnsi="Times New Roman" w:cs="Times New Roman"/>
          <w:sz w:val="24"/>
          <w:szCs w:val="24"/>
        </w:rPr>
        <w:t>Федеральный закон от  09.07.2002 №83-ФЗ «О финансовом оздоровлении сельскохозяйственных производителей»;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751A32" w:rsidRPr="00751A32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данных».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751A32" w:rsidRPr="00751A32">
        <w:rPr>
          <w:rFonts w:ascii="Times New Roman" w:hAnsi="Times New Roman" w:cs="Times New Roman"/>
          <w:sz w:val="24"/>
          <w:szCs w:val="24"/>
        </w:rPr>
        <w:t>Федеральный закон от 27.07.2006 № 149-ФЗ «Об информации, информационных технологиях и о защите информации».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="00751A32" w:rsidRPr="00751A32">
        <w:rPr>
          <w:rFonts w:ascii="Times New Roman" w:hAnsi="Times New Roman" w:cs="Times New Roman"/>
          <w:sz w:val="24"/>
          <w:szCs w:val="24"/>
        </w:rPr>
        <w:t>Федеральный закон от 02.10.2007 №229-ФЗ «Об исполнительном производстве»;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="00751A32" w:rsidRPr="00751A32">
        <w:rPr>
          <w:rFonts w:ascii="Times New Roman" w:hAnsi="Times New Roman" w:cs="Times New Roman"/>
          <w:sz w:val="24"/>
          <w:szCs w:val="24"/>
        </w:rPr>
        <w:t>Федеральный закон от 02.05.2005 № 59-ФЗ «О порядке рассмотрения обращения граждан Российской Федерации»;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751A32" w:rsidRPr="00751A32">
        <w:rPr>
          <w:rFonts w:ascii="Times New Roman" w:hAnsi="Times New Roman" w:cs="Times New Roman"/>
          <w:sz w:val="24"/>
          <w:szCs w:val="24"/>
        </w:rPr>
        <w:t>Приказ ФНС России от 16.07.2020 № ЕД-7-2/448@ «Приказ ФНС России от 16.07.2020 № ЕД-7-2/448@ (ред. от 07.09.2021)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</w:t>
      </w:r>
      <w:proofErr w:type="gramEnd"/>
      <w:r w:rsidR="00751A32" w:rsidRPr="00751A32">
        <w:rPr>
          <w:rFonts w:ascii="Times New Roman" w:hAnsi="Times New Roman" w:cs="Times New Roman"/>
          <w:sz w:val="24"/>
          <w:szCs w:val="24"/>
        </w:rPr>
        <w:t xml:space="preserve"> связи;</w:t>
      </w:r>
    </w:p>
    <w:p w:rsidR="00751A32" w:rsidRPr="00751A32" w:rsidRDefault="00751A32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1A32">
        <w:rPr>
          <w:rFonts w:ascii="Times New Roman" w:hAnsi="Times New Roman" w:cs="Times New Roman"/>
          <w:sz w:val="24"/>
          <w:szCs w:val="24"/>
        </w:rPr>
        <w:t>16)</w:t>
      </w:r>
      <w:r w:rsidR="002B1E34">
        <w:rPr>
          <w:rFonts w:ascii="Times New Roman" w:hAnsi="Times New Roman" w:cs="Times New Roman"/>
          <w:sz w:val="24"/>
          <w:szCs w:val="24"/>
        </w:rPr>
        <w:t xml:space="preserve"> </w:t>
      </w:r>
      <w:r w:rsidRPr="00751A32">
        <w:rPr>
          <w:rFonts w:ascii="Times New Roman" w:hAnsi="Times New Roman" w:cs="Times New Roman"/>
          <w:sz w:val="24"/>
          <w:szCs w:val="24"/>
        </w:rPr>
        <w:t>Письмо от 04.10.2017 ПФ РФ № НП-30-26/15844 ФНС России №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="00751A32" w:rsidRPr="00751A32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="00751A32" w:rsidRPr="00751A32">
        <w:rPr>
          <w:rFonts w:ascii="Times New Roman" w:hAnsi="Times New Roman" w:cs="Times New Roman"/>
          <w:sz w:val="24"/>
          <w:szCs w:val="24"/>
        </w:rPr>
        <w:t>взаимодействия отделений Фонда социального страхования Российской Федерации</w:t>
      </w:r>
      <w:proofErr w:type="gramEnd"/>
      <w:r w:rsidR="00751A32" w:rsidRPr="00751A32">
        <w:rPr>
          <w:rFonts w:ascii="Times New Roman" w:hAnsi="Times New Roman" w:cs="Times New Roman"/>
          <w:sz w:val="24"/>
          <w:szCs w:val="24"/>
        </w:rPr>
        <w:t xml:space="preserve"> с управлениями Федеральной налоговой службы по субъектам Российской Федерации (утв. ФНС России № ММВ-23-1/11@, Правлением ФСС РФ № 02-11-10/06-3098П 22.07.2016;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="00751A32" w:rsidRPr="00751A32">
        <w:rPr>
          <w:rFonts w:ascii="Times New Roman" w:hAnsi="Times New Roman" w:cs="Times New Roman"/>
          <w:sz w:val="24"/>
          <w:szCs w:val="24"/>
        </w:rPr>
        <w:t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 ММВ-23-1/12@, Правлением ПФ РФ № 3И 22.07.2016);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r w:rsidR="00751A32" w:rsidRPr="00751A32">
        <w:rPr>
          <w:rFonts w:ascii="Times New Roman" w:hAnsi="Times New Roman" w:cs="Times New Roman"/>
          <w:sz w:val="24"/>
          <w:szCs w:val="24"/>
        </w:rPr>
        <w:t>Приказ ФНС России от 22.11.2021 № ЕД-7-16/1002@ «О вводе в промышленную эксплуатацию прикладного программного обеспечения транзакционных подсистем налогового администрирования АИС «Налог-3»;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20) </w:t>
      </w:r>
      <w:r w:rsidR="00751A32" w:rsidRPr="00751A3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12.08.2004 № 410 «О порядке </w:t>
      </w:r>
      <w:proofErr w:type="gramStart"/>
      <w:r w:rsidR="00751A32" w:rsidRPr="00751A32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751A32" w:rsidRPr="00751A32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21) </w:t>
      </w:r>
      <w:r w:rsidR="00751A32" w:rsidRPr="00751A32">
        <w:rPr>
          <w:rFonts w:ascii="Times New Roman" w:hAnsi="Times New Roman" w:cs="Times New Roman"/>
          <w:sz w:val="24"/>
          <w:szCs w:val="24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 (ред. от 22.11.2021 №7-8/998@);</w:t>
      </w:r>
    </w:p>
    <w:p w:rsidR="00751A32" w:rsidRPr="00751A32" w:rsidRDefault="00751A32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A32">
        <w:rPr>
          <w:rFonts w:ascii="Times New Roman" w:hAnsi="Times New Roman" w:cs="Times New Roman"/>
          <w:sz w:val="24"/>
          <w:szCs w:val="24"/>
        </w:rPr>
        <w:t>22)</w:t>
      </w:r>
      <w:r w:rsidR="002B1E34">
        <w:rPr>
          <w:rFonts w:ascii="Times New Roman" w:hAnsi="Times New Roman" w:cs="Times New Roman"/>
          <w:sz w:val="24"/>
          <w:szCs w:val="24"/>
        </w:rPr>
        <w:t xml:space="preserve"> </w:t>
      </w:r>
      <w:r w:rsidRPr="00751A32">
        <w:rPr>
          <w:rFonts w:ascii="Times New Roman" w:hAnsi="Times New Roman" w:cs="Times New Roman"/>
          <w:sz w:val="24"/>
          <w:szCs w:val="24"/>
        </w:rPr>
        <w:t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23) </w:t>
      </w:r>
      <w:r w:rsidR="00751A32" w:rsidRPr="00751A32">
        <w:rPr>
          <w:rFonts w:ascii="Times New Roman" w:hAnsi="Times New Roman" w:cs="Times New Roman"/>
          <w:sz w:val="24"/>
          <w:szCs w:val="24"/>
        </w:rPr>
        <w:t xml:space="preserve">Приказ ФНС России от 29.11.2016 № ММВ-7-1/645@ «Об утверждении </w:t>
      </w:r>
      <w:r w:rsidR="00751A32" w:rsidRPr="00751A32">
        <w:rPr>
          <w:rFonts w:ascii="Times New Roman" w:hAnsi="Times New Roman" w:cs="Times New Roman"/>
          <w:sz w:val="24"/>
          <w:szCs w:val="24"/>
        </w:rPr>
        <w:lastRenderedPageBreak/>
        <w:t>информационного ресурса «Расчеты с бюджетом» регионального уровня» (ред. от 18.01.2022 № ЕД-7-8/20@;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24) </w:t>
      </w:r>
      <w:r w:rsidR="00751A32" w:rsidRPr="00751A32">
        <w:rPr>
          <w:rFonts w:ascii="Times New Roman" w:hAnsi="Times New Roman" w:cs="Times New Roman"/>
          <w:sz w:val="24"/>
          <w:szCs w:val="24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751A32" w:rsidRPr="00751A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1A32" w:rsidRPr="00751A32">
        <w:rPr>
          <w:rFonts w:ascii="Times New Roman" w:hAnsi="Times New Roman" w:cs="Times New Roman"/>
          <w:sz w:val="24"/>
          <w:szCs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25) </w:t>
      </w:r>
      <w:r w:rsidR="00751A32" w:rsidRPr="00751A32">
        <w:rPr>
          <w:rFonts w:ascii="Times New Roman" w:hAnsi="Times New Roman" w:cs="Times New Roman"/>
          <w:sz w:val="24"/>
          <w:szCs w:val="24"/>
        </w:rPr>
        <w:t>Приказ Минфина России от 06.06.2019 № 85н (ред. от 19.11.2021)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26) </w:t>
      </w:r>
      <w:r w:rsidR="00751A32" w:rsidRPr="00751A3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службе»; </w:t>
      </w:r>
    </w:p>
    <w:p w:rsidR="00751A32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27) </w:t>
      </w:r>
      <w:r w:rsidR="00751A32" w:rsidRPr="00751A32">
        <w:rPr>
          <w:rFonts w:ascii="Times New Roman" w:hAnsi="Times New Roman" w:cs="Times New Roman"/>
          <w:sz w:val="24"/>
          <w:szCs w:val="24"/>
        </w:rPr>
        <w:t>Приказ ФНС России от 28.11.2019 №ММВ-7-19/598@ «Об утверждении миссии и политики ФНС России в области качества на 2019-2021 годы»;</w:t>
      </w:r>
    </w:p>
    <w:p w:rsidR="003B19B9" w:rsidRPr="00751A32" w:rsidRDefault="002B1E34" w:rsidP="00751A3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28) </w:t>
      </w:r>
      <w:r w:rsidR="00751A32" w:rsidRPr="00751A32">
        <w:rPr>
          <w:rFonts w:ascii="Times New Roman" w:hAnsi="Times New Roman" w:cs="Times New Roman"/>
          <w:sz w:val="24"/>
          <w:szCs w:val="24"/>
        </w:rPr>
        <w:t>Приказ ФНС России от 05.03.2021 №ЕД-7-1/173@ «Об утверждении Стратегической карты ФНС России на 2021-2023 годы</w:t>
      </w:r>
      <w:proofErr w:type="gramStart"/>
      <w:r w:rsidR="00751A32" w:rsidRPr="00751A32">
        <w:rPr>
          <w:rFonts w:ascii="Times New Roman" w:hAnsi="Times New Roman" w:cs="Times New Roman"/>
          <w:sz w:val="24"/>
          <w:szCs w:val="24"/>
        </w:rPr>
        <w:t>».</w:t>
      </w:r>
      <w:r w:rsidR="003B19B9" w:rsidRPr="00751A3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19B9" w:rsidRPr="00751A32" w:rsidRDefault="003B19B9" w:rsidP="003B19B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A3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9B9" w:rsidRPr="00751A32" w:rsidRDefault="003B19B9" w:rsidP="003B19B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A32">
        <w:rPr>
          <w:rFonts w:ascii="Times New Roman" w:hAnsi="Times New Roman" w:cs="Times New Roman"/>
          <w:sz w:val="24"/>
          <w:szCs w:val="24"/>
        </w:rPr>
        <w:t xml:space="preserve">9.2. Наличие функциональных знаний: </w:t>
      </w:r>
    </w:p>
    <w:p w:rsidR="003B19B9" w:rsidRPr="00751A32" w:rsidRDefault="00751A32" w:rsidP="003B19B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1A3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51A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1A32">
        <w:rPr>
          <w:rFonts w:ascii="Times New Roman" w:hAnsi="Times New Roman" w:cs="Times New Roman"/>
          <w:sz w:val="24"/>
          <w:szCs w:val="24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751A32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</w:t>
      </w:r>
      <w:r w:rsidR="003B19B9" w:rsidRPr="00751A32">
        <w:rPr>
          <w:rFonts w:ascii="Times New Roman" w:hAnsi="Times New Roman" w:cs="Times New Roman"/>
          <w:sz w:val="24"/>
          <w:szCs w:val="24"/>
        </w:rPr>
        <w:t>.</w:t>
      </w:r>
    </w:p>
    <w:p w:rsidR="003B19B9" w:rsidRPr="00751A32" w:rsidRDefault="003B19B9" w:rsidP="003B19B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A32">
        <w:rPr>
          <w:rFonts w:ascii="Times New Roman" w:hAnsi="Times New Roman" w:cs="Times New Roman"/>
          <w:sz w:val="24"/>
          <w:szCs w:val="24"/>
        </w:rPr>
        <w:t xml:space="preserve">9.3.Наличие базовых умений: </w:t>
      </w:r>
    </w:p>
    <w:p w:rsidR="003B19B9" w:rsidRPr="00751A32" w:rsidRDefault="003B19B9" w:rsidP="003B19B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A32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3B19B9" w:rsidRPr="00751A32" w:rsidRDefault="003B19B9" w:rsidP="003B19B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A32">
        <w:rPr>
          <w:rFonts w:ascii="Times New Roman" w:hAnsi="Times New Roman" w:cs="Times New Roman"/>
          <w:sz w:val="24"/>
          <w:szCs w:val="24"/>
        </w:rPr>
        <w:t xml:space="preserve">9.4. Наличие профессиональных умений: </w:t>
      </w:r>
    </w:p>
    <w:p w:rsidR="003B19B9" w:rsidRPr="00751A32" w:rsidRDefault="003B19B9" w:rsidP="003B19B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A32">
        <w:rPr>
          <w:rFonts w:ascii="Times New Roman" w:hAnsi="Times New Roman" w:cs="Times New Roman"/>
          <w:sz w:val="24"/>
          <w:szCs w:val="24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</w:t>
      </w:r>
      <w:r w:rsidRPr="00751A32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3B19B9" w:rsidRPr="00751A32" w:rsidRDefault="003B19B9" w:rsidP="003B19B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A32">
        <w:rPr>
          <w:rFonts w:ascii="Times New Roman" w:hAnsi="Times New Roman" w:cs="Times New Roman"/>
          <w:sz w:val="24"/>
          <w:szCs w:val="24"/>
        </w:rPr>
        <w:t xml:space="preserve">9.5. Наличие функциональных умений: </w:t>
      </w:r>
    </w:p>
    <w:p w:rsidR="00676E30" w:rsidRDefault="003B19B9" w:rsidP="003B19B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1A32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19B9">
        <w:rPr>
          <w:rFonts w:ascii="Times New Roman" w:hAnsi="Times New Roman" w:cs="Times New Roman"/>
          <w:sz w:val="24"/>
          <w:szCs w:val="24"/>
        </w:rPr>
        <w:t>дел.</w:t>
      </w:r>
      <w:proofErr w:type="gramEnd"/>
    </w:p>
    <w:p w:rsidR="00C53967" w:rsidRDefault="00C53967" w:rsidP="003B19B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3967" w:rsidRDefault="00C53967" w:rsidP="003B19B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7F77" w:rsidRPr="002F7F77" w:rsidRDefault="005E0F34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 К претендентам на замещение вакантной должности государственной гражданской службы </w:t>
      </w:r>
      <w:r w:rsidR="00677D7D" w:rsidRPr="00677D7D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F7F77" w:rsidRPr="00677D7D">
        <w:rPr>
          <w:rFonts w:ascii="Times New Roman" w:hAnsi="Times New Roman" w:cs="Times New Roman"/>
          <w:b/>
          <w:sz w:val="24"/>
          <w:szCs w:val="24"/>
        </w:rPr>
        <w:t xml:space="preserve">  специалиста </w:t>
      </w:r>
      <w:r w:rsidR="00677D7D" w:rsidRPr="00677D7D">
        <w:rPr>
          <w:rFonts w:ascii="Times New Roman" w:hAnsi="Times New Roman" w:cs="Times New Roman"/>
          <w:b/>
          <w:sz w:val="24"/>
          <w:szCs w:val="24"/>
        </w:rPr>
        <w:t>3 разряда</w:t>
      </w:r>
      <w:r w:rsidR="002F7F77" w:rsidRPr="00677D7D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677D7D" w:rsidRPr="00677D7D">
        <w:rPr>
          <w:rFonts w:ascii="Times New Roman" w:hAnsi="Times New Roman" w:cs="Times New Roman"/>
          <w:b/>
          <w:sz w:val="24"/>
          <w:szCs w:val="24"/>
        </w:rPr>
        <w:t>взыскания задолженности за счет имущества № 1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2F7F77" w:rsidRPr="002F7F77" w:rsidRDefault="00677D7D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F7F77" w:rsidRPr="002F7F77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2F7F77" w:rsidRPr="002F7F77" w:rsidRDefault="00677D7D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F7F77" w:rsidRPr="002F7F77">
        <w:rPr>
          <w:rFonts w:ascii="Times New Roman" w:hAnsi="Times New Roman" w:cs="Times New Roman"/>
          <w:sz w:val="24"/>
          <w:szCs w:val="24"/>
        </w:rPr>
        <w:t>.1.1. В сфере законодательства Российской Федерации: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677D7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от 31.07.1998 № 146-ФЗ.  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677D7D">
        <w:rPr>
          <w:rFonts w:ascii="Times New Roman" w:hAnsi="Times New Roman" w:cs="Times New Roman"/>
          <w:sz w:val="24"/>
          <w:szCs w:val="24"/>
        </w:rPr>
        <w:t>Бюджетный кодекс Российской Федерации от 31.07.1998 № 145-ФЗ.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677D7D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08.03.2015 № 21-ФЗ;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677D7D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13.06.1996 № 63-ФЗ (статьи 195-197, 198-199.2).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677D7D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от 30.11.1994 № 51-ФЗ (часть первая). 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677D7D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24.07.2002 N 95-ФЗ.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677D7D">
        <w:rPr>
          <w:rFonts w:ascii="Times New Roman" w:hAnsi="Times New Roman" w:cs="Times New Roman"/>
          <w:sz w:val="24"/>
          <w:szCs w:val="24"/>
        </w:rPr>
        <w:t>Трудовой кодекс Российской Федерации о 30.12.2001 № 197-ФЗ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D7D">
        <w:rPr>
          <w:rFonts w:ascii="Times New Roman" w:hAnsi="Times New Roman" w:cs="Times New Roman"/>
          <w:sz w:val="24"/>
          <w:szCs w:val="24"/>
        </w:rPr>
        <w:t>Закон Российской Федерации от 21.03.1991  № 943-1 «О налоговых органах Российской Федерации».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677D7D">
        <w:rPr>
          <w:rFonts w:ascii="Times New Roman" w:hAnsi="Times New Roman" w:cs="Times New Roman"/>
          <w:sz w:val="24"/>
          <w:szCs w:val="24"/>
        </w:rPr>
        <w:t>Федеральный закон от 26.10.2002 № 127-ФЗ «О несостоятельности (банкротстве)».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Pr="00677D7D">
        <w:rPr>
          <w:rFonts w:ascii="Times New Roman" w:hAnsi="Times New Roman" w:cs="Times New Roman"/>
          <w:sz w:val="24"/>
          <w:szCs w:val="24"/>
        </w:rPr>
        <w:t>Федеральный закон от  09.07.2002 №83-ФЗ «О финансовом оздоровлении сельскохозяйственных производителей»;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Pr="00677D7D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677D7D">
        <w:rPr>
          <w:rFonts w:ascii="Times New Roman" w:hAnsi="Times New Roman" w:cs="Times New Roman"/>
          <w:sz w:val="24"/>
          <w:szCs w:val="24"/>
        </w:rPr>
        <w:t>Федеральный закон от 27.07.2006 № 149-ФЗ «Об информации, информационных технологиях и о защите информации».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Pr="00677D7D">
        <w:rPr>
          <w:rFonts w:ascii="Times New Roman" w:hAnsi="Times New Roman" w:cs="Times New Roman"/>
          <w:sz w:val="24"/>
          <w:szCs w:val="24"/>
        </w:rPr>
        <w:t>Федеральный закон от 02.10.2007 №229-ФЗ «Об исполнительном производстве»;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677D7D">
        <w:rPr>
          <w:rFonts w:ascii="Times New Roman" w:hAnsi="Times New Roman" w:cs="Times New Roman"/>
          <w:sz w:val="24"/>
          <w:szCs w:val="24"/>
        </w:rPr>
        <w:t>Федеральный закон от 02.05.2005 № 59-ФЗ «О порядке рассмотрения обращения граждан Российской Федерации»;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15)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D7D">
        <w:rPr>
          <w:rFonts w:ascii="Times New Roman" w:hAnsi="Times New Roman" w:cs="Times New Roman"/>
          <w:sz w:val="24"/>
          <w:szCs w:val="24"/>
        </w:rPr>
        <w:t>Соглашение ФССП России от 04.04.2014 N 0001/7, ФНС России от 14.04.2014 N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Pr="00677D7D">
        <w:rPr>
          <w:rFonts w:ascii="Times New Roman" w:hAnsi="Times New Roman" w:cs="Times New Roman"/>
          <w:sz w:val="24"/>
          <w:szCs w:val="24"/>
        </w:rPr>
        <w:t>Письмо ФНС и ФССП от 11.09.2015 №00014/15/69320-СВС/СА-4-8/16024 «О направлении уведомлений о наличии у должников имущества»;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Pr="00677D7D">
        <w:rPr>
          <w:rFonts w:ascii="Times New Roman" w:hAnsi="Times New Roman" w:cs="Times New Roman"/>
          <w:sz w:val="24"/>
          <w:szCs w:val="24"/>
        </w:rPr>
        <w:t>Письмо ФНС России и ФССП России от 15.04.2019 № КЧ-4-8/7061/00013/19/101266-ОП@ «О порядке исполнения пункта 3.6 Плана совместных мероприятий ФНС и ФССП на 2019 год»;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Pr="00677D7D">
        <w:rPr>
          <w:rFonts w:ascii="Times New Roman" w:hAnsi="Times New Roman" w:cs="Times New Roman"/>
          <w:sz w:val="24"/>
          <w:szCs w:val="24"/>
        </w:rPr>
        <w:t>Совместное Указание Прокуратуры и УФНС от 18.04.2019 №87/7/02-10/037 «О применении статьи 77 Налогового кодекса Российской Федерации»;</w:t>
      </w:r>
    </w:p>
    <w:p w:rsidR="00677D7D" w:rsidRDefault="002B1E34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77D7D" w:rsidRPr="00677D7D">
        <w:rPr>
          <w:rFonts w:ascii="Times New Roman" w:hAnsi="Times New Roman" w:cs="Times New Roman"/>
          <w:sz w:val="24"/>
          <w:szCs w:val="24"/>
        </w:rPr>
        <w:t>)</w:t>
      </w:r>
      <w:r w:rsidR="00677D7D">
        <w:rPr>
          <w:rFonts w:ascii="Times New Roman" w:hAnsi="Times New Roman" w:cs="Times New Roman"/>
          <w:sz w:val="24"/>
          <w:szCs w:val="24"/>
        </w:rPr>
        <w:t xml:space="preserve"> </w:t>
      </w:r>
      <w:r w:rsidR="00677D7D" w:rsidRPr="00677D7D">
        <w:rPr>
          <w:rFonts w:ascii="Times New Roman" w:hAnsi="Times New Roman" w:cs="Times New Roman"/>
          <w:sz w:val="24"/>
          <w:szCs w:val="24"/>
        </w:rPr>
        <w:t xml:space="preserve">Приказ ФНС России от 02.04.2019 N ММВ-7-8/164@ «Об утверждении Порядка </w:t>
      </w:r>
      <w:r w:rsidR="00677D7D" w:rsidRPr="00677D7D">
        <w:rPr>
          <w:rFonts w:ascii="Times New Roman" w:hAnsi="Times New Roman" w:cs="Times New Roman"/>
          <w:sz w:val="24"/>
          <w:szCs w:val="24"/>
        </w:rPr>
        <w:lastRenderedPageBreak/>
        <w:t>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2</w:t>
      </w:r>
      <w:r w:rsidR="002B1E34">
        <w:rPr>
          <w:rFonts w:ascii="Times New Roman" w:hAnsi="Times New Roman" w:cs="Times New Roman"/>
          <w:sz w:val="24"/>
          <w:szCs w:val="24"/>
        </w:rPr>
        <w:t>0</w:t>
      </w:r>
      <w:r w:rsidRPr="00677D7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D7D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2</w:t>
      </w:r>
      <w:r w:rsidR="002B1E34">
        <w:rPr>
          <w:rFonts w:ascii="Times New Roman" w:hAnsi="Times New Roman" w:cs="Times New Roman"/>
          <w:sz w:val="24"/>
          <w:szCs w:val="24"/>
        </w:rPr>
        <w:t>1</w:t>
      </w:r>
      <w:r w:rsidRPr="00677D7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D7D">
        <w:rPr>
          <w:rFonts w:ascii="Times New Roman" w:hAnsi="Times New Roman" w:cs="Times New Roman"/>
          <w:sz w:val="24"/>
          <w:szCs w:val="24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2F7F77" w:rsidRPr="002F7F77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B1E3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677D7D">
        <w:rPr>
          <w:rFonts w:ascii="Times New Roman" w:hAnsi="Times New Roman" w:cs="Times New Roman"/>
          <w:sz w:val="24"/>
          <w:szCs w:val="24"/>
        </w:rPr>
        <w:t>Приказ ФНС России от 05.03.2021 №ЕД-7-1/173@ «Об утверждении Стратегической карты ФНС России на 2021-2023 годы».</w:t>
      </w:r>
    </w:p>
    <w:p w:rsidR="002F7F77" w:rsidRPr="002F7F77" w:rsidRDefault="002F7F77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F77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F7F77" w:rsidRPr="002F7F77" w:rsidRDefault="00677D7D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</w:t>
      </w:r>
    </w:p>
    <w:p w:rsidR="002F7F77" w:rsidRPr="002F7F77" w:rsidRDefault="00677D7D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7D7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77D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7D7D">
        <w:rPr>
          <w:rFonts w:ascii="Times New Roman" w:hAnsi="Times New Roman" w:cs="Times New Roman"/>
          <w:sz w:val="24"/>
          <w:szCs w:val="24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677D7D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</w:t>
      </w:r>
      <w:r w:rsidR="002F7F77" w:rsidRPr="002F7F77">
        <w:rPr>
          <w:rFonts w:ascii="Times New Roman" w:hAnsi="Times New Roman" w:cs="Times New Roman"/>
          <w:sz w:val="24"/>
          <w:szCs w:val="24"/>
        </w:rPr>
        <w:t>.</w:t>
      </w:r>
    </w:p>
    <w:p w:rsidR="002F7F77" w:rsidRPr="002F7F77" w:rsidRDefault="00677D7D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.3.Наличие базовых умений: </w:t>
      </w:r>
    </w:p>
    <w:p w:rsidR="002F7F77" w:rsidRPr="002F7F77" w:rsidRDefault="00677D7D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</w:t>
      </w:r>
      <w:r w:rsidR="002F7F77" w:rsidRPr="002F7F77">
        <w:rPr>
          <w:rFonts w:ascii="Times New Roman" w:hAnsi="Times New Roman" w:cs="Times New Roman"/>
          <w:sz w:val="24"/>
          <w:szCs w:val="24"/>
        </w:rPr>
        <w:t>.</w:t>
      </w:r>
    </w:p>
    <w:p w:rsidR="002F7F77" w:rsidRPr="002F7F77" w:rsidRDefault="00677D7D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.4. Наличие профессиональных умений: </w:t>
      </w:r>
    </w:p>
    <w:p w:rsidR="002F7F77" w:rsidRPr="002F7F77" w:rsidRDefault="00677D7D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7F77" w:rsidRPr="002F7F77" w:rsidRDefault="00677D7D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5. Наличие функциональных умений: </w:t>
      </w:r>
    </w:p>
    <w:p w:rsidR="00C53967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7D7D">
        <w:rPr>
          <w:rFonts w:ascii="Times New Roman" w:hAnsi="Times New Roman" w:cs="Times New Roman"/>
          <w:sz w:val="24"/>
          <w:szCs w:val="24"/>
        </w:rPr>
        <w:t xml:space="preserve"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</w:t>
      </w:r>
      <w:r w:rsidRPr="00677D7D">
        <w:rPr>
          <w:rFonts w:ascii="Times New Roman" w:hAnsi="Times New Roman" w:cs="Times New Roman"/>
          <w:sz w:val="24"/>
          <w:szCs w:val="24"/>
        </w:rPr>
        <w:lastRenderedPageBreak/>
        <w:t>хранение, учет и использование архивных документов, выдача архивных справок, составление номенклатуры дел</w:t>
      </w:r>
      <w:r w:rsidR="002F7F77" w:rsidRPr="002F7F7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77D7D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D7D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2050" w:rsidRPr="002F7F77" w:rsidRDefault="00892050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E34">
        <w:rPr>
          <w:rFonts w:ascii="Times New Roman" w:hAnsi="Times New Roman" w:cs="Times New Roman"/>
          <w:sz w:val="24"/>
          <w:szCs w:val="24"/>
        </w:rPr>
        <w:t>11.  К претендентам на замещение вакантной должности государственной гражданской службы</w:t>
      </w:r>
      <w:r w:rsidRPr="002F7F77">
        <w:rPr>
          <w:rFonts w:ascii="Times New Roman" w:hAnsi="Times New Roman" w:cs="Times New Roman"/>
          <w:sz w:val="24"/>
          <w:szCs w:val="24"/>
        </w:rPr>
        <w:t xml:space="preserve"> </w:t>
      </w:r>
      <w:r w:rsidRPr="00892050">
        <w:rPr>
          <w:rFonts w:ascii="Times New Roman" w:hAnsi="Times New Roman" w:cs="Times New Roman"/>
          <w:b/>
          <w:sz w:val="24"/>
          <w:szCs w:val="24"/>
        </w:rPr>
        <w:t xml:space="preserve">ведущего специалиста – эксперта, специалиста – эксперта, старшего специалиста 2 разряда, старшего специалиста 3 разряда отдела </w:t>
      </w:r>
      <w:r>
        <w:rPr>
          <w:rFonts w:ascii="Times New Roman" w:hAnsi="Times New Roman" w:cs="Times New Roman"/>
          <w:b/>
          <w:sz w:val="24"/>
          <w:szCs w:val="24"/>
        </w:rPr>
        <w:t xml:space="preserve">работы с налогоплательщиками </w:t>
      </w:r>
      <w:r w:rsidRPr="002F7F77">
        <w:rPr>
          <w:rFonts w:ascii="Times New Roman" w:hAnsi="Times New Roman" w:cs="Times New Roman"/>
          <w:sz w:val="24"/>
          <w:szCs w:val="24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892050" w:rsidRPr="002F7F77" w:rsidRDefault="00892050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F7F77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892050" w:rsidRPr="002F7F77" w:rsidRDefault="00892050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F7F77">
        <w:rPr>
          <w:rFonts w:ascii="Times New Roman" w:hAnsi="Times New Roman" w:cs="Times New Roman"/>
          <w:sz w:val="24"/>
          <w:szCs w:val="24"/>
        </w:rPr>
        <w:t>.1.1. В сфере законодательства Российской Федерации: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892050" w:rsidRPr="00892050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от 31.07.1998 № 146-ФЗ.  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892050" w:rsidRPr="00892050">
        <w:rPr>
          <w:rFonts w:ascii="Times New Roman" w:hAnsi="Times New Roman" w:cs="Times New Roman"/>
          <w:sz w:val="24"/>
          <w:szCs w:val="24"/>
        </w:rPr>
        <w:t>Бюджетный кодекс Российской Федерации от 31.07.1998 № 145-ФЗ.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892050" w:rsidRPr="00892050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08.03.2015 № 21-ФЗ;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892050" w:rsidRPr="00892050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13.06.1996 № 63-ФЗ (статьи 195-197, 198-199.2).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892050" w:rsidRPr="00892050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от 30.11.1994 № 51-ФЗ (часть первая). 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892050" w:rsidRPr="00892050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24.07.2002 N 95-ФЗ.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892050" w:rsidRPr="00892050">
        <w:rPr>
          <w:rFonts w:ascii="Times New Roman" w:hAnsi="Times New Roman" w:cs="Times New Roman"/>
          <w:sz w:val="24"/>
          <w:szCs w:val="24"/>
        </w:rPr>
        <w:t>Трудовой кодекс Российской Федерации о 30.12.2001 № 197-ФЗ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892050" w:rsidRPr="00892050">
        <w:rPr>
          <w:rFonts w:ascii="Times New Roman" w:hAnsi="Times New Roman" w:cs="Times New Roman"/>
          <w:sz w:val="24"/>
          <w:szCs w:val="24"/>
        </w:rPr>
        <w:t>Закон Российской Федерации от 21.03.1991  № 943-1 «О налоговых органах Российской Федерации».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="00892050" w:rsidRPr="00892050">
        <w:rPr>
          <w:rFonts w:ascii="Times New Roman" w:hAnsi="Times New Roman" w:cs="Times New Roman"/>
          <w:sz w:val="24"/>
          <w:szCs w:val="24"/>
        </w:rPr>
        <w:t>Федеральный закон от 26.10.2002 № 127-ФЗ «О несостоятельности (банкротстве)».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892050" w:rsidRPr="00892050">
        <w:rPr>
          <w:rFonts w:ascii="Times New Roman" w:hAnsi="Times New Roman" w:cs="Times New Roman"/>
          <w:sz w:val="24"/>
          <w:szCs w:val="24"/>
        </w:rPr>
        <w:t>Федеральный закон от  09.07.2002 №83-ФЗ «О финансовом оздоровлении сельскохозяйственных производителей»;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892050" w:rsidRPr="00892050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данных».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892050" w:rsidRPr="00892050">
        <w:rPr>
          <w:rFonts w:ascii="Times New Roman" w:hAnsi="Times New Roman" w:cs="Times New Roman"/>
          <w:sz w:val="24"/>
          <w:szCs w:val="24"/>
        </w:rPr>
        <w:t>Федеральный закон от 27.07.2006 № 149-ФЗ «Об информации, информационных технологиях и о защите информации».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="00892050" w:rsidRPr="00892050">
        <w:rPr>
          <w:rFonts w:ascii="Times New Roman" w:hAnsi="Times New Roman" w:cs="Times New Roman"/>
          <w:sz w:val="24"/>
          <w:szCs w:val="24"/>
        </w:rPr>
        <w:t>Федеральный закон от 02.10.2007 №229-ФЗ «Об исполнительном производстве»;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="00892050" w:rsidRPr="00892050">
        <w:rPr>
          <w:rFonts w:ascii="Times New Roman" w:hAnsi="Times New Roman" w:cs="Times New Roman"/>
          <w:sz w:val="24"/>
          <w:szCs w:val="24"/>
        </w:rPr>
        <w:t>Федеральный закон от 2 мая 2005 г. № 59-ФЗ «О порядке рассмотрения обращения граждан Российской Федерации»;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892050" w:rsidRPr="0089205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892050" w:rsidRPr="00892050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892050" w:rsidRPr="00892050">
        <w:rPr>
          <w:rFonts w:ascii="Times New Roman" w:hAnsi="Times New Roman" w:cs="Times New Roman"/>
          <w:sz w:val="24"/>
          <w:szCs w:val="24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892050" w:rsidRPr="002F7F77" w:rsidRDefault="002B1E34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="00892050" w:rsidRPr="00892050">
        <w:rPr>
          <w:rFonts w:ascii="Times New Roman" w:hAnsi="Times New Roman" w:cs="Times New Roman"/>
          <w:sz w:val="24"/>
          <w:szCs w:val="24"/>
        </w:rPr>
        <w:t>Приказ ФНС России от 05.03.2021 №ЕД-7-1/173@ «Об утверждении Стратегической карты ФНС России на 2021-2023 годы»</w:t>
      </w:r>
      <w:r w:rsidR="00892050">
        <w:rPr>
          <w:rFonts w:ascii="Times New Roman" w:hAnsi="Times New Roman" w:cs="Times New Roman"/>
          <w:sz w:val="24"/>
          <w:szCs w:val="24"/>
        </w:rPr>
        <w:t>.</w:t>
      </w:r>
    </w:p>
    <w:p w:rsidR="00892050" w:rsidRPr="002F7F77" w:rsidRDefault="00892050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F77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92050" w:rsidRPr="002F7F77" w:rsidRDefault="00892050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F7F77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</w:t>
      </w:r>
    </w:p>
    <w:p w:rsidR="00892050" w:rsidRPr="002F7F77" w:rsidRDefault="00892050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2050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920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2050">
        <w:rPr>
          <w:rFonts w:ascii="Times New Roman" w:hAnsi="Times New Roman" w:cs="Times New Roman"/>
          <w:sz w:val="24"/>
          <w:szCs w:val="24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892050">
        <w:rPr>
          <w:rFonts w:ascii="Times New Roman" w:hAnsi="Times New Roman" w:cs="Times New Roman"/>
          <w:sz w:val="24"/>
          <w:szCs w:val="24"/>
        </w:rPr>
        <w:t xml:space="preserve"> стандарт предоставления </w:t>
      </w:r>
      <w:r w:rsidRPr="00892050">
        <w:rPr>
          <w:rFonts w:ascii="Times New Roman" w:hAnsi="Times New Roman" w:cs="Times New Roman"/>
          <w:sz w:val="24"/>
          <w:szCs w:val="24"/>
        </w:rPr>
        <w:lastRenderedPageBreak/>
        <w:t>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892050" w:rsidRPr="002F7F77" w:rsidRDefault="00892050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F7F77">
        <w:rPr>
          <w:rFonts w:ascii="Times New Roman" w:hAnsi="Times New Roman" w:cs="Times New Roman"/>
          <w:sz w:val="24"/>
          <w:szCs w:val="24"/>
        </w:rPr>
        <w:t xml:space="preserve">.3.Наличие базовых умений: </w:t>
      </w:r>
    </w:p>
    <w:p w:rsidR="00892050" w:rsidRPr="002F7F77" w:rsidRDefault="00892050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</w:t>
      </w:r>
      <w:r w:rsidRPr="002F7F77">
        <w:rPr>
          <w:rFonts w:ascii="Times New Roman" w:hAnsi="Times New Roman" w:cs="Times New Roman"/>
          <w:sz w:val="24"/>
          <w:szCs w:val="24"/>
        </w:rPr>
        <w:t>.</w:t>
      </w:r>
    </w:p>
    <w:p w:rsidR="00892050" w:rsidRPr="002F7F77" w:rsidRDefault="00892050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F7F77">
        <w:rPr>
          <w:rFonts w:ascii="Times New Roman" w:hAnsi="Times New Roman" w:cs="Times New Roman"/>
          <w:sz w:val="24"/>
          <w:szCs w:val="24"/>
        </w:rPr>
        <w:t xml:space="preserve">.4. Наличие профессиональных умений: </w:t>
      </w:r>
    </w:p>
    <w:p w:rsidR="00892050" w:rsidRPr="002F7F77" w:rsidRDefault="00892050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050">
        <w:rPr>
          <w:rFonts w:ascii="Times New Roman" w:hAnsi="Times New Roman" w:cs="Times New Roman"/>
          <w:sz w:val="24"/>
          <w:szCs w:val="24"/>
        </w:rPr>
        <w:t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</w:t>
      </w:r>
    </w:p>
    <w:p w:rsidR="00892050" w:rsidRPr="002F7F77" w:rsidRDefault="00892050" w:rsidP="008920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2F7F77">
        <w:rPr>
          <w:rFonts w:ascii="Times New Roman" w:hAnsi="Times New Roman" w:cs="Times New Roman"/>
          <w:sz w:val="24"/>
          <w:szCs w:val="24"/>
        </w:rPr>
        <w:t xml:space="preserve">5. Наличие функциональных умений: </w:t>
      </w:r>
    </w:p>
    <w:p w:rsidR="00892050" w:rsidRDefault="00892050" w:rsidP="0089205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7D7D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2F7F7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92050" w:rsidRDefault="00892050" w:rsidP="0089205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D7D" w:rsidRPr="00481EF9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677D7D" w:rsidRPr="00481EF9" w:rsidSect="00851D16">
          <w:headerReference w:type="even" r:id="rId8"/>
          <w:headerReference w:type="default" r:id="rId9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694"/>
        <w:gridCol w:w="3827"/>
        <w:gridCol w:w="2693"/>
        <w:gridCol w:w="2410"/>
      </w:tblGrid>
      <w:tr w:rsidR="00B84E5A" w:rsidRPr="00481EF9" w:rsidTr="00676E30">
        <w:trPr>
          <w:trHeight w:val="706"/>
        </w:trPr>
        <w:tc>
          <w:tcPr>
            <w:tcW w:w="15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4E5A" w:rsidRPr="00481EF9" w:rsidRDefault="00B84E5A" w:rsidP="00676E30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lastRenderedPageBreak/>
              <w:t>Условия прохождения гражданской службы:</w:t>
            </w:r>
          </w:p>
          <w:p w:rsidR="00B84E5A" w:rsidRPr="00481EF9" w:rsidRDefault="00B84E5A" w:rsidP="00676E30">
            <w:pPr>
              <w:jc w:val="center"/>
              <w:rPr>
                <w:b/>
                <w:sz w:val="18"/>
                <w:szCs w:val="18"/>
              </w:rPr>
            </w:pPr>
          </w:p>
          <w:p w:rsidR="00B84E5A" w:rsidRPr="00481EF9" w:rsidRDefault="00B84E5A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 xml:space="preserve">Денежное содержание федеральных государственных гражданских служащих Межрайонной инспекции  Федеральной налоговой службы № 4 по Республике Башкортостан состоит </w:t>
            </w:r>
            <w:proofErr w:type="gramStart"/>
            <w:r w:rsidRPr="00481EF9">
              <w:rPr>
                <w:sz w:val="18"/>
                <w:szCs w:val="18"/>
              </w:rPr>
              <w:t>из</w:t>
            </w:r>
            <w:proofErr w:type="gramEnd"/>
            <w:r w:rsidRPr="00481EF9">
              <w:rPr>
                <w:sz w:val="18"/>
                <w:szCs w:val="18"/>
              </w:rPr>
              <w:t>:</w:t>
            </w:r>
          </w:p>
        </w:tc>
      </w:tr>
      <w:tr w:rsidR="00676E30" w:rsidRPr="00481EF9" w:rsidTr="00676E30">
        <w:trPr>
          <w:trHeight w:val="70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42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t xml:space="preserve">Главный </w:t>
            </w:r>
            <w:r w:rsidR="00AC65DD">
              <w:t xml:space="preserve"> </w:t>
            </w:r>
            <w:r w:rsidR="009F0F77"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  <w:p w:rsidR="00676E30" w:rsidRPr="00481EF9" w:rsidRDefault="00676E30" w:rsidP="00676E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AC65DD" w:rsidP="00676E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Старший</w:t>
            </w:r>
            <w:r>
              <w:t xml:space="preserve"> </w:t>
            </w:r>
            <w:r w:rsidRPr="00AC65DD"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9F0F77" w:rsidP="00676E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</w:t>
            </w:r>
            <w:r w:rsidRPr="00AC65DD">
              <w:rPr>
                <w:b/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9F0F77" w:rsidP="00676E30">
            <w:pPr>
              <w:jc w:val="center"/>
              <w:rPr>
                <w:b/>
                <w:sz w:val="18"/>
                <w:szCs w:val="18"/>
              </w:rPr>
            </w:pPr>
            <w:r w:rsidRPr="009F0F77">
              <w:rPr>
                <w:b/>
                <w:sz w:val="18"/>
                <w:szCs w:val="18"/>
              </w:rPr>
              <w:t>Главный  специалист - эксперт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5</w:t>
            </w:r>
            <w:r w:rsidR="009F0F77">
              <w:rPr>
                <w:sz w:val="18"/>
                <w:szCs w:val="18"/>
              </w:rPr>
              <w:t>637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AC65DD" w:rsidP="00676E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9F0F77" w:rsidP="00AC65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9F0F77" w:rsidP="00676E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5075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9F0F77" w:rsidP="00676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1788</w:t>
            </w:r>
            <w:r>
              <w:t xml:space="preserve"> </w:t>
            </w:r>
            <w:r w:rsidRPr="009F0F77">
              <w:rPr>
                <w:sz w:val="20"/>
                <w:szCs w:val="20"/>
              </w:rPr>
              <w:t>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AC65DD" w:rsidP="00E757CE">
            <w:pPr>
              <w:jc w:val="center"/>
            </w:pPr>
            <w:r>
              <w:rPr>
                <w:sz w:val="20"/>
                <w:szCs w:val="20"/>
              </w:rPr>
              <w:t>1319</w:t>
            </w:r>
            <w:r w:rsidR="00676E30" w:rsidRPr="00481EF9">
              <w:rPr>
                <w:sz w:val="20"/>
                <w:szCs w:val="20"/>
              </w:rPr>
              <w:t xml:space="preserve"> руб.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AC65DD" w:rsidP="00676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9F0F77">
              <w:t xml:space="preserve"> </w:t>
            </w:r>
            <w:r w:rsidR="009F0F77" w:rsidRPr="009F0F77">
              <w:rPr>
                <w:sz w:val="20"/>
                <w:szCs w:val="20"/>
              </w:rPr>
              <w:t>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AC65DD" w:rsidP="00676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9F0F77">
              <w:t xml:space="preserve"> </w:t>
            </w:r>
            <w:r w:rsidR="009F0F77" w:rsidRPr="009F0F77">
              <w:rPr>
                <w:sz w:val="20"/>
                <w:szCs w:val="20"/>
              </w:rPr>
              <w:t>руб.</w:t>
            </w:r>
          </w:p>
        </w:tc>
      </w:tr>
      <w:tr w:rsidR="00676E30" w:rsidRPr="00481EF9" w:rsidTr="00676E30">
        <w:trPr>
          <w:trHeight w:val="10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DD" w:rsidRPr="00481EF9" w:rsidRDefault="009F0F77" w:rsidP="00AC65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90%-120</w:t>
            </w:r>
            <w:r w:rsidR="00AC65DD" w:rsidRPr="00481EF9">
              <w:rPr>
                <w:sz w:val="18"/>
                <w:szCs w:val="18"/>
              </w:rPr>
              <w:t>%</w:t>
            </w:r>
          </w:p>
          <w:p w:rsidR="00AC65DD" w:rsidRPr="00481EF9" w:rsidRDefault="00AC65DD" w:rsidP="00AC65DD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AC65DD" w:rsidP="00AC65DD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Ежемесячного  денежного поощрения</w:t>
            </w:r>
          </w:p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676E30" w:rsidRPr="00481EF9" w:rsidTr="00676E30">
        <w:trPr>
          <w:trHeight w:val="16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Материальной помощи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4E70" w:rsidRPr="00481EF9" w:rsidRDefault="009F4E70" w:rsidP="009F4E70">
      <w:pPr>
        <w:tabs>
          <w:tab w:val="left" w:pos="6765"/>
        </w:tabs>
        <w:jc w:val="both"/>
      </w:pPr>
    </w:p>
    <w:p w:rsidR="005A3C40" w:rsidRDefault="005A3C40" w:rsidP="009F4E70">
      <w:pPr>
        <w:tabs>
          <w:tab w:val="left" w:pos="709"/>
        </w:tabs>
        <w:ind w:firstLine="709"/>
        <w:jc w:val="both"/>
      </w:pPr>
    </w:p>
    <w:p w:rsidR="009F0F77" w:rsidRDefault="009F0F77" w:rsidP="009F4E70">
      <w:pPr>
        <w:tabs>
          <w:tab w:val="left" w:pos="709"/>
        </w:tabs>
        <w:ind w:firstLine="709"/>
        <w:jc w:val="both"/>
      </w:pPr>
    </w:p>
    <w:p w:rsidR="009F0F77" w:rsidRDefault="009F0F77" w:rsidP="009F4E70">
      <w:pPr>
        <w:tabs>
          <w:tab w:val="left" w:pos="709"/>
        </w:tabs>
        <w:ind w:firstLine="709"/>
        <w:jc w:val="both"/>
      </w:pPr>
    </w:p>
    <w:p w:rsidR="009F0F77" w:rsidRDefault="009F0F77" w:rsidP="009F4E70">
      <w:pPr>
        <w:tabs>
          <w:tab w:val="left" w:pos="709"/>
        </w:tabs>
        <w:ind w:firstLine="709"/>
        <w:jc w:val="both"/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694"/>
        <w:gridCol w:w="3827"/>
        <w:gridCol w:w="2693"/>
        <w:gridCol w:w="2410"/>
      </w:tblGrid>
      <w:tr w:rsidR="009F0F77" w:rsidRPr="00481EF9" w:rsidTr="009B0793">
        <w:trPr>
          <w:trHeight w:val="706"/>
        </w:trPr>
        <w:tc>
          <w:tcPr>
            <w:tcW w:w="15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0F77" w:rsidRPr="00481EF9" w:rsidRDefault="009F0F77" w:rsidP="009B0793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t>Условия прохождения гражданской службы:</w:t>
            </w:r>
          </w:p>
          <w:p w:rsidR="009F0F77" w:rsidRPr="00481EF9" w:rsidRDefault="009F0F77" w:rsidP="009B0793">
            <w:pPr>
              <w:jc w:val="center"/>
              <w:rPr>
                <w:b/>
                <w:sz w:val="18"/>
                <w:szCs w:val="18"/>
              </w:rPr>
            </w:pPr>
          </w:p>
          <w:p w:rsidR="009F0F77" w:rsidRPr="00481EF9" w:rsidRDefault="009F0F77" w:rsidP="009B0793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 xml:space="preserve">Денежное содержание федеральных государственных гражданских служащих Межрайонной инспекции  Федеральной налоговой службы № 4 по Республике Башкортостан состоит </w:t>
            </w:r>
            <w:proofErr w:type="gramStart"/>
            <w:r w:rsidRPr="00481EF9">
              <w:rPr>
                <w:sz w:val="18"/>
                <w:szCs w:val="18"/>
              </w:rPr>
              <w:t>из</w:t>
            </w:r>
            <w:proofErr w:type="gramEnd"/>
            <w:r w:rsidRPr="00481EF9">
              <w:rPr>
                <w:sz w:val="18"/>
                <w:szCs w:val="18"/>
              </w:rPr>
              <w:t>:</w:t>
            </w:r>
          </w:p>
        </w:tc>
      </w:tr>
      <w:tr w:rsidR="009F0F77" w:rsidRPr="00481EF9" w:rsidTr="009B0793">
        <w:trPr>
          <w:trHeight w:val="70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42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Ведущий </w:t>
            </w:r>
            <w:r w:rsidRPr="00AC65DD">
              <w:rPr>
                <w:b/>
                <w:sz w:val="18"/>
                <w:szCs w:val="18"/>
              </w:rPr>
              <w:t>специалист - эксперт</w:t>
            </w:r>
          </w:p>
          <w:p w:rsidR="009F0F77" w:rsidRPr="00481EF9" w:rsidRDefault="009F0F77" w:rsidP="009F0F7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t>Специалист - эксперт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b/>
                <w:sz w:val="18"/>
                <w:szCs w:val="18"/>
              </w:rPr>
            </w:pPr>
            <w:r w:rsidRPr="009F0F77">
              <w:rPr>
                <w:b/>
                <w:sz w:val="18"/>
                <w:szCs w:val="18"/>
              </w:rPr>
              <w:t xml:space="preserve">Старший специалист </w:t>
            </w:r>
            <w:r>
              <w:rPr>
                <w:b/>
                <w:sz w:val="18"/>
                <w:szCs w:val="18"/>
              </w:rPr>
              <w:t>2</w:t>
            </w:r>
            <w:r w:rsidRPr="009F0F77">
              <w:rPr>
                <w:b/>
                <w:sz w:val="18"/>
                <w:szCs w:val="18"/>
              </w:rPr>
              <w:t xml:space="preserve"> разряда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t>Старший специалист 3 разряда</w:t>
            </w:r>
          </w:p>
        </w:tc>
      </w:tr>
      <w:tr w:rsidR="009F0F77" w:rsidRPr="00481EF9" w:rsidTr="009B079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77" w:rsidRPr="00481EF9" w:rsidRDefault="009F0F77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322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54D25" w:rsidP="009F0F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</w:t>
            </w:r>
          </w:p>
        </w:tc>
      </w:tr>
      <w:tr w:rsidR="009F0F77" w:rsidRPr="00481EF9" w:rsidTr="009B079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77" w:rsidRPr="00481EF9" w:rsidRDefault="009F0F77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</w:pPr>
            <w:r>
              <w:rPr>
                <w:sz w:val="20"/>
                <w:szCs w:val="20"/>
              </w:rPr>
              <w:t>1319</w:t>
            </w:r>
            <w:r w:rsidRPr="00481EF9">
              <w:rPr>
                <w:sz w:val="20"/>
                <w:szCs w:val="20"/>
              </w:rPr>
              <w:t xml:space="preserve"> руб.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</w:p>
        </w:tc>
      </w:tr>
      <w:tr w:rsidR="009F0F77" w:rsidRPr="00481EF9" w:rsidTr="009B0793">
        <w:trPr>
          <w:trHeight w:val="10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77" w:rsidRPr="00481EF9" w:rsidRDefault="009F0F77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9F0F77" w:rsidRPr="00481EF9" w:rsidRDefault="009F0F77" w:rsidP="009F0F77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9F0F77" w:rsidRPr="00481EF9" w:rsidRDefault="009F0F77" w:rsidP="009F0F77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9F0F77" w:rsidRPr="00481EF9" w:rsidRDefault="009F0F77" w:rsidP="009F0F77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9F0F77" w:rsidRPr="00481EF9" w:rsidRDefault="009F0F77" w:rsidP="009F0F77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9F0F77" w:rsidRPr="00481EF9" w:rsidTr="009B079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F77" w:rsidRPr="00481EF9" w:rsidRDefault="009F0F77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9F0F77" w:rsidRPr="00481EF9" w:rsidTr="009B079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9F0F77" w:rsidRPr="00481EF9" w:rsidTr="009B079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Ежемесячного  денежного поощрения</w:t>
            </w:r>
          </w:p>
          <w:p w:rsidR="009F0F77" w:rsidRPr="00481EF9" w:rsidRDefault="009F0F77" w:rsidP="009F0F77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9F0F77" w:rsidRPr="00481EF9" w:rsidTr="009B0793">
        <w:trPr>
          <w:trHeight w:val="16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F0F77" w:rsidRPr="00481EF9" w:rsidTr="009B079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Материальной помощи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9F0F77" w:rsidRPr="00481EF9" w:rsidRDefault="009F0F77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9F0F77" w:rsidRPr="00481EF9" w:rsidTr="009B079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9F0F77" w:rsidRPr="00481EF9" w:rsidRDefault="009F0F77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</w:p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7" w:rsidRPr="00481EF9" w:rsidRDefault="009F0F77" w:rsidP="009F0F77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0F77" w:rsidRPr="00481EF9" w:rsidRDefault="009F0F77" w:rsidP="009F4E70">
      <w:pPr>
        <w:tabs>
          <w:tab w:val="left" w:pos="709"/>
        </w:tabs>
        <w:ind w:firstLine="709"/>
        <w:jc w:val="both"/>
        <w:sectPr w:rsidR="009F0F77" w:rsidRPr="00481EF9" w:rsidSect="007F6D78">
          <w:headerReference w:type="default" r:id="rId10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proofErr w:type="gramStart"/>
      <w:r w:rsidRPr="00481EF9">
        <w:lastRenderedPageBreak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Для участия в конкурсе гражданин представляет следующие документы: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личное заявление;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 xml:space="preserve">заполненную и подписанную анкету по форме, утвержденной  распоряжением Правительства Российской Федерации от 26.05.2006 № 667-р с приложением цветной фотографии размером 3х4 см (без углов, </w:t>
      </w:r>
      <w:proofErr w:type="gramStart"/>
      <w:r>
        <w:t>матовая</w:t>
      </w:r>
      <w:proofErr w:type="gramEnd"/>
      <w:r>
        <w:t>, в деловом костюме);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документы, подтверждающие необходимое профессиональное образование, квалификацию и стаж работы: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proofErr w:type="gramStart"/>
      <w: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копии документов воинского учета (для военнообязанных и лиц, подлежащих призыву на военную службу);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иные документы, предусмотренные Федеральным законом от 27.07.2004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A3C40" w:rsidRPr="00481EF9" w:rsidRDefault="005A3C40" w:rsidP="00CA276D">
      <w:pPr>
        <w:tabs>
          <w:tab w:val="left" w:pos="709"/>
        </w:tabs>
        <w:ind w:firstLine="709"/>
        <w:jc w:val="both"/>
      </w:pPr>
      <w:r w:rsidRPr="00481EF9"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4E5A" w:rsidRPr="00481EF9" w:rsidRDefault="00B84E5A" w:rsidP="005A3C40">
      <w:pPr>
        <w:tabs>
          <w:tab w:val="left" w:pos="709"/>
        </w:tabs>
        <w:ind w:firstLine="709"/>
        <w:jc w:val="both"/>
      </w:pPr>
      <w:r w:rsidRPr="00481EF9"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Конкурс заключается в оценке профессионального уровня кандидатов на замещение должности гражданской службы, их соответствия квалификационным требованиям для замещения этой должности.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и личностных качеств кандидатов (тестирование и индивидуальное собеседование) по вопросам, связанным с выполнением должностных обязанностей по должности гражданской службы</w:t>
      </w:r>
      <w:bookmarkStart w:id="5" w:name="_GoBack"/>
      <w:bookmarkEnd w:id="5"/>
      <w:r w:rsidRPr="00481EF9">
        <w:t>, на замещение которой претендуют кандидаты.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proofErr w:type="gramStart"/>
      <w:r w:rsidRPr="00481EF9"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Предварительный те</w:t>
      </w:r>
      <w:proofErr w:type="gramStart"/>
      <w:r w:rsidRPr="00481EF9">
        <w:t>ст вкл</w:t>
      </w:r>
      <w:proofErr w:type="gramEnd"/>
      <w:r w:rsidRPr="00481EF9"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Решение конкурсной комиссии принимается в отсутствие кандидата.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4E5A" w:rsidRPr="00481EF9" w:rsidRDefault="00055EB0" w:rsidP="005A3C40">
      <w:pPr>
        <w:tabs>
          <w:tab w:val="left" w:pos="709"/>
        </w:tabs>
        <w:ind w:firstLine="709"/>
        <w:jc w:val="both"/>
      </w:pPr>
      <w:r w:rsidRPr="00481EF9">
        <w:t xml:space="preserve">По результатам конкурса </w:t>
      </w:r>
      <w:r w:rsidR="00B84E5A" w:rsidRPr="00481EF9">
        <w:t>издается приказ Межрайонной инспекции Федеральной налоговой службы № 4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55EB0" w:rsidRPr="00481EF9" w:rsidRDefault="00055EB0" w:rsidP="005A3C40">
      <w:pPr>
        <w:tabs>
          <w:tab w:val="left" w:pos="709"/>
        </w:tabs>
        <w:ind w:firstLine="709"/>
        <w:jc w:val="both"/>
        <w:rPr>
          <w:b/>
          <w:color w:val="000000" w:themeColor="text1"/>
        </w:rPr>
      </w:pPr>
      <w:r w:rsidRPr="00481EF9">
        <w:rPr>
          <w:b/>
          <w:color w:val="000000" w:themeColor="text1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</w:t>
      </w:r>
      <w:hyperlink r:id="rId11" w:history="1">
        <w:r w:rsidRPr="00481EF9">
          <w:rPr>
            <w:rStyle w:val="ae"/>
            <w:b/>
            <w:color w:val="000000" w:themeColor="text1"/>
            <w:u w:val="none"/>
          </w:rPr>
          <w:t>www.gossluzhba.gov.ru</w:t>
        </w:r>
      </w:hyperlink>
      <w:r w:rsidRPr="00481EF9">
        <w:rPr>
          <w:b/>
          <w:color w:val="000000" w:themeColor="text1"/>
        </w:rPr>
        <w:t>).</w:t>
      </w:r>
    </w:p>
    <w:p w:rsidR="00055EB0" w:rsidRPr="00481EF9" w:rsidRDefault="00055EB0" w:rsidP="00055EB0">
      <w:pPr>
        <w:tabs>
          <w:tab w:val="left" w:pos="709"/>
        </w:tabs>
        <w:ind w:firstLine="709"/>
        <w:jc w:val="both"/>
      </w:pPr>
      <w:r w:rsidRPr="00481EF9">
        <w:t xml:space="preserve">Государственный орган не </w:t>
      </w:r>
      <w:proofErr w:type="gramStart"/>
      <w:r w:rsidRPr="00481EF9">
        <w:t>позднее</w:t>
      </w:r>
      <w:proofErr w:type="gramEnd"/>
      <w:r w:rsidRPr="00481EF9"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055EB0" w:rsidRPr="00481EF9" w:rsidRDefault="00055EB0" w:rsidP="00055EB0">
      <w:pPr>
        <w:tabs>
          <w:tab w:val="left" w:pos="709"/>
        </w:tabs>
        <w:ind w:firstLine="709"/>
        <w:jc w:val="both"/>
      </w:pPr>
      <w:r w:rsidRPr="00481EF9">
        <w:lastRenderedPageBreak/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84E5A" w:rsidRPr="00481EF9" w:rsidRDefault="00B84E5A" w:rsidP="00055EB0">
      <w:pPr>
        <w:tabs>
          <w:tab w:val="left" w:pos="709"/>
        </w:tabs>
        <w:ind w:firstLine="709"/>
        <w:jc w:val="both"/>
      </w:pPr>
      <w:r w:rsidRPr="00481EF9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3 лет, после чего подлежат удалению.</w:t>
      </w:r>
    </w:p>
    <w:p w:rsidR="005A3C40" w:rsidRPr="00481EF9" w:rsidRDefault="005A3C40" w:rsidP="00055EB0">
      <w:pPr>
        <w:tabs>
          <w:tab w:val="left" w:pos="709"/>
        </w:tabs>
        <w:ind w:firstLine="709"/>
        <w:jc w:val="both"/>
      </w:pPr>
      <w:r w:rsidRPr="00481EF9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81EF9">
        <w:t>дств св</w:t>
      </w:r>
      <w:proofErr w:type="gramEnd"/>
      <w:r w:rsidRPr="00481EF9">
        <w:t>язи и другие), осуществляются кандидатами за счет собственных средств.</w:t>
      </w:r>
    </w:p>
    <w:p w:rsidR="00B22910" w:rsidRPr="002B1E34" w:rsidRDefault="00B22910" w:rsidP="005A3C40">
      <w:pPr>
        <w:tabs>
          <w:tab w:val="left" w:pos="709"/>
        </w:tabs>
        <w:ind w:firstLine="709"/>
        <w:jc w:val="both"/>
        <w:rPr>
          <w:b/>
          <w:i/>
        </w:rPr>
      </w:pPr>
      <w:r w:rsidRPr="00481EF9">
        <w:t xml:space="preserve">Прием документов для участия в конкурсе будет проводиться по </w:t>
      </w:r>
      <w:r w:rsidR="00954D25" w:rsidRPr="002B1E34">
        <w:rPr>
          <w:b/>
        </w:rPr>
        <w:t>11.04.2022</w:t>
      </w:r>
      <w:r w:rsidR="009B64A7" w:rsidRPr="002B1E34">
        <w:rPr>
          <w:b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481EF9">
        <w:rPr>
          <w:rFonts w:ascii="Times New Roman" w:hAnsi="Times New Roman"/>
          <w:sz w:val="24"/>
          <w:szCs w:val="24"/>
        </w:rPr>
        <w:t>08</w:t>
      </w:r>
      <w:r w:rsidRPr="00481EF9">
        <w:rPr>
          <w:rFonts w:ascii="Times New Roman" w:hAnsi="Times New Roman"/>
          <w:sz w:val="24"/>
          <w:szCs w:val="24"/>
        </w:rPr>
        <w:t>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>0 до 17.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481EF9">
        <w:rPr>
          <w:rFonts w:ascii="Times New Roman" w:hAnsi="Times New Roman"/>
          <w:sz w:val="24"/>
          <w:szCs w:val="24"/>
        </w:rPr>
        <w:t>08.3</w:t>
      </w:r>
      <w:r w:rsidRPr="00481EF9">
        <w:rPr>
          <w:rFonts w:ascii="Times New Roman" w:hAnsi="Times New Roman"/>
          <w:sz w:val="24"/>
          <w:szCs w:val="24"/>
        </w:rPr>
        <w:t>0 до 16.</w:t>
      </w:r>
      <w:r w:rsidR="00B0469A" w:rsidRPr="00481EF9">
        <w:rPr>
          <w:rFonts w:ascii="Times New Roman" w:hAnsi="Times New Roman"/>
          <w:sz w:val="24"/>
          <w:szCs w:val="24"/>
        </w:rPr>
        <w:t>15</w:t>
      </w:r>
      <w:r w:rsidRPr="00481EF9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481EF9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481EF9">
        <w:rPr>
          <w:rFonts w:ascii="Times New Roman" w:hAnsi="Times New Roman"/>
          <w:sz w:val="24"/>
          <w:szCs w:val="24"/>
        </w:rPr>
        <w:t>: (347) 2</w:t>
      </w:r>
      <w:r w:rsidR="00954D25">
        <w:rPr>
          <w:rFonts w:ascii="Times New Roman" w:hAnsi="Times New Roman"/>
          <w:sz w:val="24"/>
          <w:szCs w:val="24"/>
        </w:rPr>
        <w:t xml:space="preserve">26-54-03, </w:t>
      </w:r>
      <w:proofErr w:type="spellStart"/>
      <w:r w:rsidR="00954D25">
        <w:rPr>
          <w:rFonts w:ascii="Times New Roman" w:hAnsi="Times New Roman"/>
          <w:sz w:val="24"/>
          <w:szCs w:val="24"/>
        </w:rPr>
        <w:t>вн</w:t>
      </w:r>
      <w:proofErr w:type="spellEnd"/>
      <w:r w:rsidR="00954D25">
        <w:rPr>
          <w:rFonts w:ascii="Times New Roman" w:hAnsi="Times New Roman"/>
          <w:sz w:val="24"/>
          <w:szCs w:val="24"/>
        </w:rPr>
        <w:t>. (02) 54-90, 54-92, 54-93.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954D25">
        <w:rPr>
          <w:rFonts w:ascii="Times New Roman" w:hAnsi="Times New Roman"/>
          <w:b/>
          <w:sz w:val="24"/>
          <w:szCs w:val="24"/>
        </w:rPr>
        <w:t>29.04.2022</w:t>
      </w:r>
      <w:r w:rsidRPr="00481EF9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</w:t>
      </w:r>
      <w:proofErr w:type="spellStart"/>
      <w:r w:rsidRPr="00481EF9">
        <w:rPr>
          <w:rFonts w:ascii="Times New Roman" w:hAnsi="Times New Roman"/>
          <w:sz w:val="24"/>
          <w:szCs w:val="24"/>
        </w:rPr>
        <w:t>г</w:t>
      </w:r>
      <w:proofErr w:type="gramStart"/>
      <w:r w:rsidRPr="00481EF9">
        <w:rPr>
          <w:rFonts w:ascii="Times New Roman" w:hAnsi="Times New Roman"/>
          <w:sz w:val="24"/>
          <w:szCs w:val="24"/>
        </w:rPr>
        <w:t>.У</w:t>
      </w:r>
      <w:proofErr w:type="gramEnd"/>
      <w:r w:rsidRPr="00481EF9">
        <w:rPr>
          <w:rFonts w:ascii="Times New Roman" w:hAnsi="Times New Roman"/>
          <w:sz w:val="24"/>
          <w:szCs w:val="24"/>
        </w:rPr>
        <w:t>фа</w:t>
      </w:r>
      <w:proofErr w:type="spellEnd"/>
      <w:r w:rsidRPr="00481EF9">
        <w:rPr>
          <w:rFonts w:ascii="Times New Roman" w:hAnsi="Times New Roman"/>
          <w:sz w:val="24"/>
          <w:szCs w:val="24"/>
        </w:rPr>
        <w:t>, проспект Октября, д. 95/2.</w:t>
      </w: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5A3C40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481EF9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5A3C40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5FF" w:rsidRDefault="00AB15FF">
      <w:r>
        <w:separator/>
      </w:r>
    </w:p>
  </w:endnote>
  <w:endnote w:type="continuationSeparator" w:id="0">
    <w:p w:rsidR="00AB15FF" w:rsidRDefault="00AB1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5FF" w:rsidRDefault="00AB15FF">
      <w:r>
        <w:separator/>
      </w:r>
    </w:p>
  </w:footnote>
  <w:footnote w:type="continuationSeparator" w:id="0">
    <w:p w:rsidR="00AB15FF" w:rsidRDefault="00AB1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BE3" w:rsidRDefault="00B80BE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B80BE3" w:rsidRDefault="00B80BE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BE3" w:rsidRDefault="00B80BE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26457">
      <w:rPr>
        <w:rStyle w:val="ab"/>
        <w:noProof/>
      </w:rPr>
      <w:t>5</w:t>
    </w:r>
    <w:r>
      <w:rPr>
        <w:rStyle w:val="ab"/>
      </w:rPr>
      <w:fldChar w:fldCharType="end"/>
    </w:r>
  </w:p>
  <w:p w:rsidR="00B80BE3" w:rsidRDefault="00B80BE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BE3" w:rsidRDefault="00B80BE3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6457">
      <w:rPr>
        <w:noProof/>
      </w:rPr>
      <w:t>26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2467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1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02A54"/>
    <w:rsid w:val="00013482"/>
    <w:rsid w:val="000178F3"/>
    <w:rsid w:val="00026261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80113"/>
    <w:rsid w:val="000934C4"/>
    <w:rsid w:val="000966A7"/>
    <w:rsid w:val="000B7813"/>
    <w:rsid w:val="000C6BC0"/>
    <w:rsid w:val="000F1158"/>
    <w:rsid w:val="000F2DE8"/>
    <w:rsid w:val="000F733D"/>
    <w:rsid w:val="001003F6"/>
    <w:rsid w:val="00130567"/>
    <w:rsid w:val="00133A9A"/>
    <w:rsid w:val="001404B0"/>
    <w:rsid w:val="001408C5"/>
    <w:rsid w:val="00152B44"/>
    <w:rsid w:val="0016600B"/>
    <w:rsid w:val="001C03C5"/>
    <w:rsid w:val="001D6543"/>
    <w:rsid w:val="001E1E9E"/>
    <w:rsid w:val="002135E9"/>
    <w:rsid w:val="00224307"/>
    <w:rsid w:val="0023117A"/>
    <w:rsid w:val="002337B3"/>
    <w:rsid w:val="00240B16"/>
    <w:rsid w:val="0027562B"/>
    <w:rsid w:val="00282241"/>
    <w:rsid w:val="002960AE"/>
    <w:rsid w:val="002A474B"/>
    <w:rsid w:val="002B03C5"/>
    <w:rsid w:val="002B1E34"/>
    <w:rsid w:val="002B61AF"/>
    <w:rsid w:val="002C56F5"/>
    <w:rsid w:val="002C5A04"/>
    <w:rsid w:val="002F4DBE"/>
    <w:rsid w:val="002F7F77"/>
    <w:rsid w:val="00303340"/>
    <w:rsid w:val="0031283F"/>
    <w:rsid w:val="00332F6D"/>
    <w:rsid w:val="0035579B"/>
    <w:rsid w:val="00363BBF"/>
    <w:rsid w:val="00366E80"/>
    <w:rsid w:val="0037061D"/>
    <w:rsid w:val="003824D7"/>
    <w:rsid w:val="003B12E3"/>
    <w:rsid w:val="003B19B9"/>
    <w:rsid w:val="003C7365"/>
    <w:rsid w:val="003D1F56"/>
    <w:rsid w:val="003D7E9B"/>
    <w:rsid w:val="003F1056"/>
    <w:rsid w:val="003F158B"/>
    <w:rsid w:val="00401E2E"/>
    <w:rsid w:val="004036FB"/>
    <w:rsid w:val="00411B75"/>
    <w:rsid w:val="004123C1"/>
    <w:rsid w:val="004202C4"/>
    <w:rsid w:val="0042232B"/>
    <w:rsid w:val="004229B6"/>
    <w:rsid w:val="004246AF"/>
    <w:rsid w:val="00425382"/>
    <w:rsid w:val="00425F80"/>
    <w:rsid w:val="0042708D"/>
    <w:rsid w:val="004328C3"/>
    <w:rsid w:val="00435B17"/>
    <w:rsid w:val="004457AE"/>
    <w:rsid w:val="0045601C"/>
    <w:rsid w:val="00476E6D"/>
    <w:rsid w:val="0047701E"/>
    <w:rsid w:val="00481EF9"/>
    <w:rsid w:val="00486590"/>
    <w:rsid w:val="004879ED"/>
    <w:rsid w:val="00492FF6"/>
    <w:rsid w:val="004A5FED"/>
    <w:rsid w:val="004A7F04"/>
    <w:rsid w:val="004D2C7E"/>
    <w:rsid w:val="004E1DBC"/>
    <w:rsid w:val="004F160E"/>
    <w:rsid w:val="00501962"/>
    <w:rsid w:val="00512489"/>
    <w:rsid w:val="0052561E"/>
    <w:rsid w:val="00526F8C"/>
    <w:rsid w:val="00531425"/>
    <w:rsid w:val="00536F6D"/>
    <w:rsid w:val="005427EA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A3C40"/>
    <w:rsid w:val="005B2950"/>
    <w:rsid w:val="005D22BE"/>
    <w:rsid w:val="005D357B"/>
    <w:rsid w:val="005D4004"/>
    <w:rsid w:val="005E0F34"/>
    <w:rsid w:val="005F3A9F"/>
    <w:rsid w:val="005F4933"/>
    <w:rsid w:val="0060378B"/>
    <w:rsid w:val="00605060"/>
    <w:rsid w:val="00607769"/>
    <w:rsid w:val="00613E9D"/>
    <w:rsid w:val="00627EC2"/>
    <w:rsid w:val="006420BA"/>
    <w:rsid w:val="00666A2B"/>
    <w:rsid w:val="00676E30"/>
    <w:rsid w:val="00677D7D"/>
    <w:rsid w:val="00695DD0"/>
    <w:rsid w:val="006A2BF2"/>
    <w:rsid w:val="006A577D"/>
    <w:rsid w:val="006B3B00"/>
    <w:rsid w:val="006E6377"/>
    <w:rsid w:val="006F3D9C"/>
    <w:rsid w:val="007431BB"/>
    <w:rsid w:val="007444FD"/>
    <w:rsid w:val="00751A32"/>
    <w:rsid w:val="00781A3F"/>
    <w:rsid w:val="0079737F"/>
    <w:rsid w:val="007A4F69"/>
    <w:rsid w:val="007A5A6D"/>
    <w:rsid w:val="007A6FA8"/>
    <w:rsid w:val="007B56A3"/>
    <w:rsid w:val="007B657E"/>
    <w:rsid w:val="007F6D78"/>
    <w:rsid w:val="007F7BB8"/>
    <w:rsid w:val="008119A3"/>
    <w:rsid w:val="00826457"/>
    <w:rsid w:val="00831388"/>
    <w:rsid w:val="00841949"/>
    <w:rsid w:val="0084758E"/>
    <w:rsid w:val="00851D16"/>
    <w:rsid w:val="00867FD3"/>
    <w:rsid w:val="00871153"/>
    <w:rsid w:val="008719FF"/>
    <w:rsid w:val="00872E38"/>
    <w:rsid w:val="00874C35"/>
    <w:rsid w:val="00892050"/>
    <w:rsid w:val="008A05FC"/>
    <w:rsid w:val="008B2616"/>
    <w:rsid w:val="008B740C"/>
    <w:rsid w:val="008D2EEF"/>
    <w:rsid w:val="0090013A"/>
    <w:rsid w:val="00906757"/>
    <w:rsid w:val="0090702D"/>
    <w:rsid w:val="0092741C"/>
    <w:rsid w:val="00930943"/>
    <w:rsid w:val="00954D25"/>
    <w:rsid w:val="00971240"/>
    <w:rsid w:val="00991062"/>
    <w:rsid w:val="009B0C80"/>
    <w:rsid w:val="009B1EC7"/>
    <w:rsid w:val="009B64A7"/>
    <w:rsid w:val="009D0C51"/>
    <w:rsid w:val="009D4196"/>
    <w:rsid w:val="009D5FE3"/>
    <w:rsid w:val="009E1C60"/>
    <w:rsid w:val="009E308D"/>
    <w:rsid w:val="009F0F77"/>
    <w:rsid w:val="009F4E70"/>
    <w:rsid w:val="00A00617"/>
    <w:rsid w:val="00A01880"/>
    <w:rsid w:val="00A060D7"/>
    <w:rsid w:val="00A26C27"/>
    <w:rsid w:val="00A4332A"/>
    <w:rsid w:val="00A46EC8"/>
    <w:rsid w:val="00A81B02"/>
    <w:rsid w:val="00A8479C"/>
    <w:rsid w:val="00AA0CED"/>
    <w:rsid w:val="00AB15FF"/>
    <w:rsid w:val="00AC317D"/>
    <w:rsid w:val="00AC3AA8"/>
    <w:rsid w:val="00AC563A"/>
    <w:rsid w:val="00AC65DD"/>
    <w:rsid w:val="00AC6732"/>
    <w:rsid w:val="00AC6F9B"/>
    <w:rsid w:val="00B014BF"/>
    <w:rsid w:val="00B0469A"/>
    <w:rsid w:val="00B054A8"/>
    <w:rsid w:val="00B13F1C"/>
    <w:rsid w:val="00B16E48"/>
    <w:rsid w:val="00B22910"/>
    <w:rsid w:val="00B261A1"/>
    <w:rsid w:val="00B31E38"/>
    <w:rsid w:val="00B44FE2"/>
    <w:rsid w:val="00B46D82"/>
    <w:rsid w:val="00B73A70"/>
    <w:rsid w:val="00B73FBB"/>
    <w:rsid w:val="00B80BE3"/>
    <w:rsid w:val="00B80EAD"/>
    <w:rsid w:val="00B83F40"/>
    <w:rsid w:val="00B84E5A"/>
    <w:rsid w:val="00BA16B6"/>
    <w:rsid w:val="00BC3707"/>
    <w:rsid w:val="00BE0AA6"/>
    <w:rsid w:val="00C0129E"/>
    <w:rsid w:val="00C16738"/>
    <w:rsid w:val="00C401FA"/>
    <w:rsid w:val="00C53967"/>
    <w:rsid w:val="00C54D84"/>
    <w:rsid w:val="00C61FCD"/>
    <w:rsid w:val="00C67451"/>
    <w:rsid w:val="00C7239A"/>
    <w:rsid w:val="00C83F7A"/>
    <w:rsid w:val="00CA276D"/>
    <w:rsid w:val="00CB2E5A"/>
    <w:rsid w:val="00CB4D47"/>
    <w:rsid w:val="00CB61ED"/>
    <w:rsid w:val="00CD3CE4"/>
    <w:rsid w:val="00CE37AC"/>
    <w:rsid w:val="00CF251C"/>
    <w:rsid w:val="00D046FA"/>
    <w:rsid w:val="00D055A5"/>
    <w:rsid w:val="00D076A0"/>
    <w:rsid w:val="00D13490"/>
    <w:rsid w:val="00D36B31"/>
    <w:rsid w:val="00D54648"/>
    <w:rsid w:val="00D559AB"/>
    <w:rsid w:val="00D561F0"/>
    <w:rsid w:val="00D7325F"/>
    <w:rsid w:val="00D91939"/>
    <w:rsid w:val="00DA0ACA"/>
    <w:rsid w:val="00DA1815"/>
    <w:rsid w:val="00DB3159"/>
    <w:rsid w:val="00DB31D2"/>
    <w:rsid w:val="00DD396F"/>
    <w:rsid w:val="00DD57CF"/>
    <w:rsid w:val="00DE29C2"/>
    <w:rsid w:val="00DE4778"/>
    <w:rsid w:val="00DF10C9"/>
    <w:rsid w:val="00DF6114"/>
    <w:rsid w:val="00E00797"/>
    <w:rsid w:val="00E1257A"/>
    <w:rsid w:val="00E2090B"/>
    <w:rsid w:val="00E338EE"/>
    <w:rsid w:val="00E3706E"/>
    <w:rsid w:val="00E529B1"/>
    <w:rsid w:val="00E5627D"/>
    <w:rsid w:val="00E575FC"/>
    <w:rsid w:val="00E623A2"/>
    <w:rsid w:val="00E733BA"/>
    <w:rsid w:val="00E757CE"/>
    <w:rsid w:val="00E92339"/>
    <w:rsid w:val="00E97D16"/>
    <w:rsid w:val="00EA386E"/>
    <w:rsid w:val="00EB4361"/>
    <w:rsid w:val="00EC415F"/>
    <w:rsid w:val="00ED1B1A"/>
    <w:rsid w:val="00EE17B4"/>
    <w:rsid w:val="00EE19FD"/>
    <w:rsid w:val="00EE6455"/>
    <w:rsid w:val="00EE7383"/>
    <w:rsid w:val="00F14F0E"/>
    <w:rsid w:val="00F25BD7"/>
    <w:rsid w:val="00F408CF"/>
    <w:rsid w:val="00F51FD9"/>
    <w:rsid w:val="00F61570"/>
    <w:rsid w:val="00F633BB"/>
    <w:rsid w:val="00F65440"/>
    <w:rsid w:val="00F719DB"/>
    <w:rsid w:val="00F94057"/>
    <w:rsid w:val="00F96177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  <w:style w:type="paragraph" w:styleId="af7">
    <w:name w:val="List Paragraph"/>
    <w:basedOn w:val="a"/>
    <w:link w:val="af8"/>
    <w:uiPriority w:val="34"/>
    <w:qFormat/>
    <w:rsid w:val="00F615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locked/>
    <w:rsid w:val="00F6157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  <w:style w:type="paragraph" w:styleId="af7">
    <w:name w:val="List Paragraph"/>
    <w:basedOn w:val="a"/>
    <w:link w:val="af8"/>
    <w:uiPriority w:val="34"/>
    <w:qFormat/>
    <w:rsid w:val="00F615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locked/>
    <w:rsid w:val="00F6157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218</TotalTime>
  <Pages>27</Pages>
  <Words>13276</Words>
  <Characters>75675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88774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admin</cp:lastModifiedBy>
  <cp:revision>11</cp:revision>
  <cp:lastPrinted>2020-02-11T08:22:00Z</cp:lastPrinted>
  <dcterms:created xsi:type="dcterms:W3CDTF">2022-03-22T04:28:00Z</dcterms:created>
  <dcterms:modified xsi:type="dcterms:W3CDTF">2022-03-22T14:21:00Z</dcterms:modified>
</cp:coreProperties>
</file>