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540"/>
        <w:gridCol w:w="1620"/>
        <w:gridCol w:w="540"/>
        <w:gridCol w:w="1980"/>
      </w:tblGrid>
      <w:tr w:rsidR="00666499" w:rsidTr="00821776">
        <w:tc>
          <w:tcPr>
            <w:tcW w:w="4968" w:type="dxa"/>
          </w:tcPr>
          <w:p w:rsidR="00666499" w:rsidRDefault="00666499" w:rsidP="0082177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666499" w:rsidRDefault="00666499" w:rsidP="00531197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666499" w:rsidRDefault="00666499" w:rsidP="00531197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666499" w:rsidRDefault="00666499" w:rsidP="00531197">
            <w:pPr>
              <w:rPr>
                <w:sz w:val="28"/>
              </w:rPr>
            </w:pPr>
            <w:r>
              <w:rPr>
                <w:sz w:val="28"/>
              </w:rPr>
              <w:t>Управления Федеральной налоговой службы по Республике Северная Осетия - Алания</w:t>
            </w:r>
          </w:p>
        </w:tc>
      </w:tr>
      <w:tr w:rsidR="00666499" w:rsidTr="00821776">
        <w:tc>
          <w:tcPr>
            <w:tcW w:w="4968" w:type="dxa"/>
          </w:tcPr>
          <w:p w:rsidR="00666499" w:rsidRDefault="00666499" w:rsidP="00821776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666499" w:rsidRDefault="00666499" w:rsidP="00531197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20" w:type="dxa"/>
            <w:vAlign w:val="bottom"/>
          </w:tcPr>
          <w:p w:rsidR="00666499" w:rsidRDefault="00531197" w:rsidP="0053119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23</w:t>
            </w:r>
            <w:r w:rsidR="00666499">
              <w:rPr>
                <w:sz w:val="28"/>
                <w:lang w:val="en-US"/>
              </w:rPr>
              <w:t>.0</w:t>
            </w:r>
            <w:r>
              <w:rPr>
                <w:sz w:val="28"/>
              </w:rPr>
              <w:t>7</w:t>
            </w:r>
            <w:r w:rsidR="00666499">
              <w:rPr>
                <w:sz w:val="28"/>
                <w:lang w:val="en-US"/>
              </w:rPr>
              <w:t>.2024</w:t>
            </w:r>
          </w:p>
        </w:tc>
        <w:tc>
          <w:tcPr>
            <w:tcW w:w="540" w:type="dxa"/>
            <w:vAlign w:val="bottom"/>
          </w:tcPr>
          <w:p w:rsidR="00666499" w:rsidRDefault="00666499" w:rsidP="00531197">
            <w:pPr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666499" w:rsidRPr="00A30463" w:rsidRDefault="00666499" w:rsidP="00531197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>02-03/</w:t>
            </w:r>
            <w:r w:rsidR="00531197">
              <w:rPr>
                <w:sz w:val="28"/>
              </w:rPr>
              <w:t>628</w:t>
            </w:r>
          </w:p>
        </w:tc>
      </w:tr>
    </w:tbl>
    <w:p w:rsidR="00666499" w:rsidRDefault="00666499" w:rsidP="00666499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66499" w:rsidRDefault="00666499" w:rsidP="00666499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666499" w:rsidRDefault="00666499" w:rsidP="00666499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666499" w:rsidRPr="00666499" w:rsidRDefault="00666499" w:rsidP="00666499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666499" w:rsidRPr="00666499" w:rsidRDefault="00666499" w:rsidP="00666499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4580"/>
      </w:tblGrid>
      <w:tr w:rsidR="00666499" w:rsidRPr="00666499" w:rsidTr="00821776">
        <w:trPr>
          <w:cantSplit/>
        </w:trPr>
        <w:tc>
          <w:tcPr>
            <w:tcW w:w="964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31197" w:rsidRDefault="00666499" w:rsidP="0037323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499">
              <w:rPr>
                <w:rFonts w:ascii="Times New Roman" w:hAnsi="Times New Roman" w:cs="Times New Roman"/>
                <w:sz w:val="26"/>
                <w:szCs w:val="26"/>
              </w:rPr>
              <w:t>в Управлени</w:t>
            </w:r>
            <w:r w:rsidR="0037323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66499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 </w:t>
            </w:r>
          </w:p>
          <w:p w:rsidR="00666499" w:rsidRPr="00666499" w:rsidRDefault="00666499" w:rsidP="0053119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499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bookmarkStart w:id="0" w:name="_GoBack"/>
            <w:bookmarkEnd w:id="0"/>
            <w:r w:rsidRPr="00666499">
              <w:rPr>
                <w:rFonts w:ascii="Times New Roman" w:hAnsi="Times New Roman" w:cs="Times New Roman"/>
                <w:sz w:val="26"/>
                <w:szCs w:val="26"/>
              </w:rPr>
              <w:t>Республике Северная Осетия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6499">
              <w:rPr>
                <w:rFonts w:ascii="Times New Roman" w:hAnsi="Times New Roman" w:cs="Times New Roman"/>
                <w:sz w:val="26"/>
                <w:szCs w:val="26"/>
              </w:rPr>
              <w:t>- Алания:</w:t>
            </w:r>
          </w:p>
        </w:tc>
      </w:tr>
      <w:tr w:rsidR="00666499" w:rsidRPr="005D5215" w:rsidTr="00821776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99" w:rsidRPr="005D5215" w:rsidRDefault="00666499" w:rsidP="0082177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99" w:rsidRPr="005D5215" w:rsidRDefault="00666499" w:rsidP="0082177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666499" w:rsidRPr="005D5215" w:rsidTr="00821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666499" w:rsidRPr="005D5215" w:rsidRDefault="00666499" w:rsidP="0082177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0" w:type="dxa"/>
            <w:vAlign w:val="center"/>
          </w:tcPr>
          <w:p w:rsidR="00666499" w:rsidRPr="005D5215" w:rsidRDefault="00666499" w:rsidP="0082177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666499" w:rsidRPr="005D5215" w:rsidTr="00821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666499" w:rsidRPr="005D5215" w:rsidRDefault="00666499" w:rsidP="0082177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0" w:type="dxa"/>
            <w:vAlign w:val="center"/>
          </w:tcPr>
          <w:p w:rsidR="00666499" w:rsidRPr="005D5215" w:rsidRDefault="00666499" w:rsidP="0082177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666499" w:rsidRPr="00666499" w:rsidRDefault="00666499" w:rsidP="00666499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6499" w:rsidRDefault="00666499" w:rsidP="00666499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66499" w:rsidSect="00417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7C" w:rsidRDefault="00E2677C" w:rsidP="00666499">
      <w:r>
        <w:separator/>
      </w:r>
    </w:p>
  </w:endnote>
  <w:endnote w:type="continuationSeparator" w:id="0">
    <w:p w:rsidR="00E2677C" w:rsidRDefault="00E2677C" w:rsidP="0066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99" w:rsidRDefault="0066649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99" w:rsidRDefault="0066649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99" w:rsidRDefault="006664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7C" w:rsidRDefault="00E2677C" w:rsidP="00666499">
      <w:r>
        <w:separator/>
      </w:r>
    </w:p>
  </w:footnote>
  <w:footnote w:type="continuationSeparator" w:id="0">
    <w:p w:rsidR="00E2677C" w:rsidRDefault="00E2677C" w:rsidP="00666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99" w:rsidRDefault="0066649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99" w:rsidRDefault="0066649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99" w:rsidRDefault="0066649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99"/>
    <w:rsid w:val="0017065D"/>
    <w:rsid w:val="0020410E"/>
    <w:rsid w:val="0037323F"/>
    <w:rsid w:val="0041741D"/>
    <w:rsid w:val="004B6E6A"/>
    <w:rsid w:val="00531197"/>
    <w:rsid w:val="005625CF"/>
    <w:rsid w:val="005D5215"/>
    <w:rsid w:val="00666499"/>
    <w:rsid w:val="006801C2"/>
    <w:rsid w:val="00716CEA"/>
    <w:rsid w:val="00A30463"/>
    <w:rsid w:val="00BA7D92"/>
    <w:rsid w:val="00BB5CA3"/>
    <w:rsid w:val="00D07637"/>
    <w:rsid w:val="00DD450E"/>
    <w:rsid w:val="00E2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6664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66499"/>
    <w:rPr>
      <w:sz w:val="24"/>
      <w:szCs w:val="24"/>
    </w:rPr>
  </w:style>
  <w:style w:type="paragraph" w:styleId="a8">
    <w:name w:val="footer"/>
    <w:basedOn w:val="a"/>
    <w:link w:val="a9"/>
    <w:rsid w:val="006664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664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6664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66499"/>
    <w:rPr>
      <w:sz w:val="24"/>
      <w:szCs w:val="24"/>
    </w:rPr>
  </w:style>
  <w:style w:type="paragraph" w:styleId="a8">
    <w:name w:val="footer"/>
    <w:basedOn w:val="a"/>
    <w:link w:val="a9"/>
    <w:rsid w:val="006664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664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Качмазова Элина Лазаревна</dc:creator>
  <cp:lastModifiedBy>Качмазова Элина Лазаревна</cp:lastModifiedBy>
  <cp:revision>2</cp:revision>
  <cp:lastPrinted>2024-06-19T13:41:00Z</cp:lastPrinted>
  <dcterms:created xsi:type="dcterms:W3CDTF">2024-07-24T08:17:00Z</dcterms:created>
  <dcterms:modified xsi:type="dcterms:W3CDTF">2024-07-24T08:17:00Z</dcterms:modified>
</cp:coreProperties>
</file>