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E5" w:rsidRDefault="00932FE5" w:rsidP="0029424D">
      <w:pPr>
        <w:jc w:val="center"/>
        <w:rPr>
          <w:b/>
          <w:sz w:val="28"/>
          <w:szCs w:val="28"/>
        </w:rPr>
      </w:pPr>
      <w:r w:rsidRPr="00932FE5">
        <w:rPr>
          <w:b/>
        </w:rPr>
        <w:t xml:space="preserve">                               </w:t>
      </w:r>
      <w:r>
        <w:rPr>
          <w:b/>
        </w:rPr>
        <w:t xml:space="preserve">                               </w:t>
      </w:r>
      <w:r w:rsidRPr="00932FE5">
        <w:rPr>
          <w:b/>
        </w:rPr>
        <w:t xml:space="preserve">   </w:t>
      </w:r>
      <w:bookmarkStart w:id="0" w:name="_GoBack"/>
      <w:bookmarkEnd w:id="0"/>
    </w:p>
    <w:p w:rsidR="00B91726" w:rsidRDefault="0029424D" w:rsidP="0029424D">
      <w:pPr>
        <w:jc w:val="center"/>
        <w:rPr>
          <w:b/>
          <w:sz w:val="28"/>
          <w:szCs w:val="28"/>
        </w:rPr>
      </w:pPr>
      <w:r w:rsidRPr="0029424D">
        <w:rPr>
          <w:b/>
          <w:sz w:val="28"/>
          <w:szCs w:val="28"/>
        </w:rPr>
        <w:t>Объявление (информация)</w:t>
      </w:r>
      <w:r>
        <w:rPr>
          <w:b/>
          <w:sz w:val="28"/>
          <w:szCs w:val="28"/>
        </w:rPr>
        <w:t xml:space="preserve"> о приеме документов</w:t>
      </w:r>
    </w:p>
    <w:p w:rsidR="0029424D" w:rsidRDefault="0029424D" w:rsidP="002942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участия  в конкурсе на замещение вакантн</w:t>
      </w:r>
      <w:r w:rsidR="00260986">
        <w:rPr>
          <w:b/>
          <w:sz w:val="28"/>
          <w:szCs w:val="28"/>
        </w:rPr>
        <w:t xml:space="preserve">ых </w:t>
      </w:r>
      <w:r>
        <w:rPr>
          <w:b/>
          <w:sz w:val="28"/>
          <w:szCs w:val="28"/>
        </w:rPr>
        <w:t xml:space="preserve"> должност</w:t>
      </w:r>
      <w:r w:rsidR="00260986">
        <w:rPr>
          <w:b/>
          <w:sz w:val="28"/>
          <w:szCs w:val="28"/>
        </w:rPr>
        <w:t>ей</w:t>
      </w:r>
    </w:p>
    <w:p w:rsidR="0029424D" w:rsidRDefault="000B2A36" w:rsidP="002942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</w:t>
      </w:r>
      <w:r w:rsidR="0029424D">
        <w:rPr>
          <w:b/>
          <w:sz w:val="28"/>
          <w:szCs w:val="28"/>
        </w:rPr>
        <w:t xml:space="preserve">гражданской службы </w:t>
      </w:r>
      <w:r>
        <w:rPr>
          <w:b/>
          <w:sz w:val="28"/>
          <w:szCs w:val="28"/>
        </w:rPr>
        <w:t xml:space="preserve">и  </w:t>
      </w:r>
      <w:r w:rsidR="0029424D">
        <w:rPr>
          <w:b/>
          <w:sz w:val="28"/>
          <w:szCs w:val="28"/>
        </w:rPr>
        <w:t>включени</w:t>
      </w:r>
      <w:r>
        <w:rPr>
          <w:b/>
          <w:sz w:val="28"/>
          <w:szCs w:val="28"/>
        </w:rPr>
        <w:t xml:space="preserve">я </w:t>
      </w:r>
      <w:r w:rsidR="0029424D">
        <w:rPr>
          <w:b/>
          <w:sz w:val="28"/>
          <w:szCs w:val="28"/>
        </w:rPr>
        <w:t xml:space="preserve"> в кадровый резерв</w:t>
      </w:r>
    </w:p>
    <w:p w:rsidR="00140A67" w:rsidRDefault="00140A67" w:rsidP="0029424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Управления Федеральной налоговой службы </w:t>
      </w:r>
    </w:p>
    <w:p w:rsidR="0029424D" w:rsidRDefault="00140A67" w:rsidP="00140A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29424D" w:rsidRPr="0029424D">
        <w:rPr>
          <w:b/>
          <w:sz w:val="28"/>
          <w:szCs w:val="28"/>
          <w:u w:val="single"/>
        </w:rPr>
        <w:t xml:space="preserve"> по</w:t>
      </w:r>
      <w:r>
        <w:rPr>
          <w:b/>
          <w:sz w:val="28"/>
          <w:szCs w:val="28"/>
          <w:u w:val="single"/>
        </w:rPr>
        <w:t xml:space="preserve"> </w:t>
      </w:r>
      <w:r w:rsidR="0029424D" w:rsidRPr="0029424D">
        <w:rPr>
          <w:b/>
          <w:sz w:val="28"/>
          <w:szCs w:val="28"/>
          <w:u w:val="single"/>
        </w:rPr>
        <w:t>Республике Тыва</w:t>
      </w:r>
      <w:r w:rsidR="0029424D">
        <w:rPr>
          <w:b/>
          <w:sz w:val="28"/>
          <w:szCs w:val="28"/>
          <w:u w:val="single"/>
        </w:rPr>
        <w:t xml:space="preserve"> </w:t>
      </w:r>
    </w:p>
    <w:p w:rsidR="0029424D" w:rsidRDefault="0029424D" w:rsidP="0029424D">
      <w:pPr>
        <w:jc w:val="center"/>
        <w:rPr>
          <w:b/>
          <w:sz w:val="20"/>
          <w:szCs w:val="20"/>
        </w:rPr>
      </w:pPr>
      <w:r w:rsidRPr="0029424D">
        <w:rPr>
          <w:b/>
          <w:sz w:val="20"/>
          <w:szCs w:val="20"/>
        </w:rPr>
        <w:t>(наименование налогового органа</w:t>
      </w:r>
      <w:r>
        <w:rPr>
          <w:b/>
          <w:sz w:val="20"/>
          <w:szCs w:val="20"/>
        </w:rPr>
        <w:t>)</w:t>
      </w:r>
    </w:p>
    <w:p w:rsidR="0029424D" w:rsidRDefault="0029424D" w:rsidP="0029424D">
      <w:pPr>
        <w:jc w:val="center"/>
        <w:rPr>
          <w:b/>
          <w:sz w:val="20"/>
          <w:szCs w:val="20"/>
        </w:rPr>
      </w:pPr>
    </w:p>
    <w:p w:rsidR="00D865EC" w:rsidRDefault="0029424D" w:rsidP="00D865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11149" w:rsidRPr="00C11149">
        <w:rPr>
          <w:sz w:val="28"/>
          <w:szCs w:val="28"/>
        </w:rPr>
        <w:t>1</w:t>
      </w:r>
      <w:r w:rsidR="00C11149" w:rsidRPr="00530E33">
        <w:rPr>
          <w:sz w:val="28"/>
          <w:szCs w:val="28"/>
        </w:rPr>
        <w:t>.</w:t>
      </w:r>
      <w:r w:rsidRPr="00530E33">
        <w:rPr>
          <w:sz w:val="28"/>
          <w:szCs w:val="28"/>
        </w:rPr>
        <w:t xml:space="preserve"> </w:t>
      </w:r>
      <w:r w:rsidR="00417A63" w:rsidRPr="00530E33">
        <w:rPr>
          <w:sz w:val="28"/>
          <w:szCs w:val="28"/>
        </w:rPr>
        <w:t>Управление</w:t>
      </w:r>
      <w:r w:rsidR="00417A6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Федеральной налоговой службы  по Республике Тыва</w:t>
      </w:r>
      <w:r w:rsidR="000F3047">
        <w:rPr>
          <w:sz w:val="28"/>
          <w:szCs w:val="28"/>
        </w:rPr>
        <w:t xml:space="preserve"> (6670</w:t>
      </w:r>
      <w:r w:rsidR="00417A63">
        <w:rPr>
          <w:sz w:val="28"/>
          <w:szCs w:val="28"/>
        </w:rPr>
        <w:t>0</w:t>
      </w:r>
      <w:r w:rsidR="000F3047">
        <w:rPr>
          <w:sz w:val="28"/>
          <w:szCs w:val="28"/>
        </w:rPr>
        <w:t xml:space="preserve">0, г. Кызыл, ул. </w:t>
      </w:r>
      <w:r w:rsidR="00417A63">
        <w:rPr>
          <w:sz w:val="28"/>
          <w:szCs w:val="28"/>
        </w:rPr>
        <w:t xml:space="preserve">Ленина, дом 11, </w:t>
      </w:r>
      <w:r w:rsidR="000F3047">
        <w:rPr>
          <w:sz w:val="28"/>
          <w:szCs w:val="28"/>
        </w:rPr>
        <w:t xml:space="preserve"> контактные номера телефонов</w:t>
      </w:r>
      <w:r w:rsidR="000F3047" w:rsidRPr="000F3047">
        <w:rPr>
          <w:sz w:val="28"/>
          <w:szCs w:val="28"/>
        </w:rPr>
        <w:t>:</w:t>
      </w:r>
      <w:r w:rsidR="00417A63">
        <w:rPr>
          <w:sz w:val="28"/>
          <w:szCs w:val="28"/>
        </w:rPr>
        <w:t xml:space="preserve"> </w:t>
      </w:r>
      <w:r w:rsidR="000F3047" w:rsidRPr="000F3047">
        <w:rPr>
          <w:sz w:val="28"/>
          <w:szCs w:val="28"/>
        </w:rPr>
        <w:t>8(394-22)9-4</w:t>
      </w:r>
      <w:r w:rsidR="00417A63">
        <w:rPr>
          <w:sz w:val="28"/>
          <w:szCs w:val="28"/>
        </w:rPr>
        <w:t>0</w:t>
      </w:r>
      <w:r w:rsidR="000F3047" w:rsidRPr="000F3047">
        <w:rPr>
          <w:sz w:val="28"/>
          <w:szCs w:val="28"/>
        </w:rPr>
        <w:t>-</w:t>
      </w:r>
      <w:r w:rsidR="00417A63">
        <w:rPr>
          <w:sz w:val="28"/>
          <w:szCs w:val="28"/>
        </w:rPr>
        <w:t xml:space="preserve">31, </w:t>
      </w:r>
      <w:r w:rsidR="000F3047">
        <w:rPr>
          <w:sz w:val="28"/>
          <w:szCs w:val="28"/>
        </w:rPr>
        <w:t>9-4</w:t>
      </w:r>
      <w:r w:rsidR="00417A63">
        <w:rPr>
          <w:sz w:val="28"/>
          <w:szCs w:val="28"/>
        </w:rPr>
        <w:t>0</w:t>
      </w:r>
      <w:r w:rsidR="000F3047">
        <w:rPr>
          <w:sz w:val="28"/>
          <w:szCs w:val="28"/>
        </w:rPr>
        <w:t>-</w:t>
      </w:r>
      <w:r w:rsidR="00417A63">
        <w:rPr>
          <w:sz w:val="28"/>
          <w:szCs w:val="28"/>
        </w:rPr>
        <w:t xml:space="preserve">27, 9-40-28, </w:t>
      </w:r>
      <w:r w:rsidR="000F3047">
        <w:rPr>
          <w:sz w:val="28"/>
          <w:szCs w:val="28"/>
        </w:rPr>
        <w:t>факс</w:t>
      </w:r>
      <w:r w:rsidR="000F3047" w:rsidRPr="000F3047">
        <w:rPr>
          <w:sz w:val="28"/>
          <w:szCs w:val="28"/>
        </w:rPr>
        <w:t>: (394-22)</w:t>
      </w:r>
      <w:r w:rsidR="00417A63">
        <w:rPr>
          <w:sz w:val="28"/>
          <w:szCs w:val="28"/>
        </w:rPr>
        <w:t>3-24-70</w:t>
      </w:r>
      <w:r w:rsidR="00FB2E17">
        <w:rPr>
          <w:sz w:val="28"/>
          <w:szCs w:val="28"/>
        </w:rPr>
        <w:t>,</w:t>
      </w:r>
      <w:r w:rsidR="00530E33">
        <w:rPr>
          <w:sz w:val="28"/>
          <w:szCs w:val="28"/>
        </w:rPr>
        <w:t xml:space="preserve"> </w:t>
      </w:r>
      <w:r w:rsidR="000F3047" w:rsidRPr="00530E33">
        <w:rPr>
          <w:sz w:val="28"/>
          <w:szCs w:val="28"/>
        </w:rPr>
        <w:t>Е-</w:t>
      </w:r>
      <w:r w:rsidR="000F3047" w:rsidRPr="00530E33">
        <w:rPr>
          <w:sz w:val="28"/>
          <w:szCs w:val="28"/>
          <w:lang w:val="en-US"/>
        </w:rPr>
        <w:t>mail</w:t>
      </w:r>
      <w:r w:rsidR="000F3047" w:rsidRPr="00530E33">
        <w:rPr>
          <w:sz w:val="28"/>
          <w:szCs w:val="28"/>
        </w:rPr>
        <w:t>:</w:t>
      </w:r>
      <w:r w:rsidR="00530E33" w:rsidRPr="00530E33">
        <w:rPr>
          <w:sz w:val="28"/>
          <w:szCs w:val="28"/>
          <w:lang w:val="en-US"/>
        </w:rPr>
        <w:t>r</w:t>
      </w:r>
      <w:r w:rsidR="00530E33" w:rsidRPr="00530E33">
        <w:rPr>
          <w:sz w:val="28"/>
          <w:szCs w:val="28"/>
        </w:rPr>
        <w:t>1700@</w:t>
      </w:r>
      <w:r w:rsidR="000F3047" w:rsidRPr="00530E33">
        <w:rPr>
          <w:sz w:val="28"/>
          <w:szCs w:val="28"/>
          <w:lang w:val="en-US"/>
        </w:rPr>
        <w:t>nalog</w:t>
      </w:r>
      <w:r w:rsidR="000F3047" w:rsidRPr="00530E33">
        <w:rPr>
          <w:sz w:val="28"/>
          <w:szCs w:val="28"/>
        </w:rPr>
        <w:t>.</w:t>
      </w:r>
      <w:r w:rsidR="000F3047" w:rsidRPr="00530E33">
        <w:rPr>
          <w:sz w:val="28"/>
          <w:szCs w:val="28"/>
          <w:lang w:val="en-US"/>
        </w:rPr>
        <w:t>ru</w:t>
      </w:r>
      <w:r w:rsidR="00530E33">
        <w:rPr>
          <w:sz w:val="28"/>
          <w:szCs w:val="28"/>
        </w:rPr>
        <w:t xml:space="preserve">, </w:t>
      </w:r>
      <w:r w:rsidR="000F3047">
        <w:rPr>
          <w:sz w:val="28"/>
          <w:szCs w:val="28"/>
        </w:rPr>
        <w:t>в лице исполняюще</w:t>
      </w:r>
      <w:r w:rsidR="000B2A36">
        <w:rPr>
          <w:sz w:val="28"/>
          <w:szCs w:val="28"/>
        </w:rPr>
        <w:t>й</w:t>
      </w:r>
      <w:r w:rsidR="000F3047">
        <w:rPr>
          <w:sz w:val="28"/>
          <w:szCs w:val="28"/>
        </w:rPr>
        <w:t xml:space="preserve"> обязанности</w:t>
      </w:r>
      <w:r w:rsidR="00FB2E17">
        <w:rPr>
          <w:sz w:val="28"/>
          <w:szCs w:val="28"/>
        </w:rPr>
        <w:t xml:space="preserve"> руководителя Управления </w:t>
      </w:r>
      <w:r w:rsidR="000F3047">
        <w:rPr>
          <w:sz w:val="28"/>
          <w:szCs w:val="28"/>
        </w:rPr>
        <w:t>Федеральной налоговой сл</w:t>
      </w:r>
      <w:r w:rsidR="0096402B">
        <w:rPr>
          <w:sz w:val="28"/>
          <w:szCs w:val="28"/>
        </w:rPr>
        <w:t>ужбы по Р</w:t>
      </w:r>
      <w:r w:rsidR="000F3047">
        <w:rPr>
          <w:sz w:val="28"/>
          <w:szCs w:val="28"/>
        </w:rPr>
        <w:t xml:space="preserve">еспублике Тыва </w:t>
      </w:r>
      <w:r w:rsidR="00FB2E17">
        <w:rPr>
          <w:sz w:val="28"/>
          <w:szCs w:val="28"/>
        </w:rPr>
        <w:t xml:space="preserve">Олчейбен Шолбаны Владимировны, </w:t>
      </w:r>
      <w:r w:rsidR="000F3047">
        <w:rPr>
          <w:sz w:val="28"/>
          <w:szCs w:val="28"/>
        </w:rPr>
        <w:t>действующей на основании Положения о</w:t>
      </w:r>
      <w:r w:rsidR="003A4173">
        <w:rPr>
          <w:sz w:val="28"/>
          <w:szCs w:val="28"/>
        </w:rPr>
        <w:t xml:space="preserve">б Управлении </w:t>
      </w:r>
      <w:r w:rsidR="000F3047">
        <w:rPr>
          <w:sz w:val="28"/>
          <w:szCs w:val="28"/>
        </w:rPr>
        <w:t xml:space="preserve">Федеральной налоговой службы </w:t>
      </w:r>
      <w:r w:rsidR="00E176C1">
        <w:rPr>
          <w:sz w:val="28"/>
          <w:szCs w:val="28"/>
        </w:rPr>
        <w:t xml:space="preserve">по Республике  Тыва  </w:t>
      </w:r>
      <w:r w:rsidR="000B2A36">
        <w:rPr>
          <w:sz w:val="28"/>
          <w:szCs w:val="28"/>
        </w:rPr>
        <w:t xml:space="preserve">и в </w:t>
      </w:r>
      <w:r w:rsidR="00D865EC">
        <w:rPr>
          <w:sz w:val="28"/>
          <w:szCs w:val="28"/>
        </w:rPr>
        <w:t xml:space="preserve"> соответствии со статьей 22 Федерального закона от  27.07.2004 года №79-ФЗ «О государственной гражданской службе Российской Федерации» объявляет  о приеме документов для участия в конкурсе на замещение вакантн</w:t>
      </w:r>
      <w:r w:rsidR="00397664">
        <w:rPr>
          <w:sz w:val="28"/>
          <w:szCs w:val="28"/>
        </w:rPr>
        <w:t xml:space="preserve">ых </w:t>
      </w:r>
      <w:r w:rsidR="00D865EC">
        <w:rPr>
          <w:sz w:val="28"/>
          <w:szCs w:val="28"/>
        </w:rPr>
        <w:t>должност</w:t>
      </w:r>
      <w:r w:rsidR="00397664">
        <w:rPr>
          <w:sz w:val="28"/>
          <w:szCs w:val="28"/>
        </w:rPr>
        <w:t>ей</w:t>
      </w:r>
      <w:r w:rsidR="00D865EC">
        <w:rPr>
          <w:sz w:val="28"/>
          <w:szCs w:val="28"/>
        </w:rPr>
        <w:t xml:space="preserve"> государственной гражданской службы и включения в кадровый резерв </w:t>
      </w:r>
      <w:r w:rsidR="00397664">
        <w:rPr>
          <w:sz w:val="28"/>
          <w:szCs w:val="28"/>
        </w:rPr>
        <w:t xml:space="preserve">Управления Федеральной </w:t>
      </w:r>
      <w:r w:rsidR="00D865EC">
        <w:rPr>
          <w:sz w:val="28"/>
          <w:szCs w:val="28"/>
        </w:rPr>
        <w:t xml:space="preserve"> налоговой службы  по Республике Тыва.</w:t>
      </w:r>
    </w:p>
    <w:p w:rsidR="00D865EC" w:rsidRDefault="00D865EC" w:rsidP="00D865EC">
      <w:pPr>
        <w:jc w:val="both"/>
        <w:rPr>
          <w:sz w:val="28"/>
          <w:szCs w:val="28"/>
        </w:rPr>
      </w:pP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2556"/>
        <w:gridCol w:w="3849"/>
        <w:gridCol w:w="1485"/>
      </w:tblGrid>
      <w:tr w:rsidR="00EB3A8E" w:rsidTr="00C11149">
        <w:trPr>
          <w:trHeight w:val="465"/>
        </w:trPr>
        <w:tc>
          <w:tcPr>
            <w:tcW w:w="2280" w:type="dxa"/>
          </w:tcPr>
          <w:p w:rsidR="00EB3A8E" w:rsidRPr="00C11149" w:rsidRDefault="00C11149" w:rsidP="00D865EC">
            <w:pPr>
              <w:jc w:val="both"/>
            </w:pPr>
            <w:r w:rsidRPr="00C11149">
              <w:t>Наименование отдела</w:t>
            </w:r>
          </w:p>
        </w:tc>
        <w:tc>
          <w:tcPr>
            <w:tcW w:w="2556" w:type="dxa"/>
          </w:tcPr>
          <w:p w:rsidR="00EB3A8E" w:rsidRPr="00C11149" w:rsidRDefault="00C11149" w:rsidP="00D865EC">
            <w:pPr>
              <w:jc w:val="both"/>
            </w:pPr>
            <w:r>
              <w:t xml:space="preserve">Наименование вакантной </w:t>
            </w:r>
            <w:r w:rsidRPr="00C11149">
              <w:t>должности</w:t>
            </w:r>
          </w:p>
        </w:tc>
        <w:tc>
          <w:tcPr>
            <w:tcW w:w="3849" w:type="dxa"/>
          </w:tcPr>
          <w:p w:rsidR="00EB3A8E" w:rsidRPr="00C11149" w:rsidRDefault="00C11149" w:rsidP="00D865EC">
            <w:pPr>
              <w:jc w:val="both"/>
            </w:pPr>
            <w:r w:rsidRPr="00C11149">
              <w:t>Квалификационные требования</w:t>
            </w:r>
          </w:p>
        </w:tc>
        <w:tc>
          <w:tcPr>
            <w:tcW w:w="1485" w:type="dxa"/>
          </w:tcPr>
          <w:p w:rsidR="00EB3A8E" w:rsidRPr="00C11149" w:rsidRDefault="00C11149" w:rsidP="00D865EC">
            <w:pPr>
              <w:jc w:val="both"/>
            </w:pPr>
            <w:r w:rsidRPr="00C11149">
              <w:t>Кол-во</w:t>
            </w:r>
          </w:p>
          <w:p w:rsidR="00C11149" w:rsidRPr="00C11149" w:rsidRDefault="00C11149" w:rsidP="00D865EC">
            <w:pPr>
              <w:jc w:val="both"/>
            </w:pPr>
            <w:r w:rsidRPr="00C11149">
              <w:t>вакантных должностей</w:t>
            </w:r>
          </w:p>
        </w:tc>
      </w:tr>
      <w:tr w:rsidR="00C11149" w:rsidTr="00FC6106">
        <w:trPr>
          <w:trHeight w:val="2321"/>
        </w:trPr>
        <w:tc>
          <w:tcPr>
            <w:tcW w:w="2280" w:type="dxa"/>
          </w:tcPr>
          <w:p w:rsidR="00C11149" w:rsidRPr="00C11149" w:rsidRDefault="00C921AC" w:rsidP="00D865EC">
            <w:pPr>
              <w:jc w:val="both"/>
            </w:pPr>
            <w:r>
              <w:t xml:space="preserve">Отдел обеспечения </w:t>
            </w:r>
          </w:p>
        </w:tc>
        <w:tc>
          <w:tcPr>
            <w:tcW w:w="2556" w:type="dxa"/>
          </w:tcPr>
          <w:p w:rsidR="00C11149" w:rsidRPr="00C11149" w:rsidRDefault="00C921AC" w:rsidP="00D865EC">
            <w:pPr>
              <w:jc w:val="both"/>
            </w:pPr>
            <w:r>
              <w:t xml:space="preserve">Главный специалист-эксперт </w:t>
            </w:r>
          </w:p>
        </w:tc>
        <w:tc>
          <w:tcPr>
            <w:tcW w:w="3849" w:type="dxa"/>
          </w:tcPr>
          <w:p w:rsidR="00C921AC" w:rsidRDefault="00FE1DFF" w:rsidP="00D865EC">
            <w:pPr>
              <w:jc w:val="both"/>
            </w:pPr>
            <w:r>
              <w:t>В</w:t>
            </w:r>
            <w:r w:rsidR="00C921AC">
              <w:t xml:space="preserve">ысшее профессиональное образование </w:t>
            </w:r>
            <w:r w:rsidR="00D46355">
              <w:t xml:space="preserve">по направлению подготовки </w:t>
            </w:r>
            <w:r w:rsidR="00FD50B7">
              <w:t xml:space="preserve">инженерно-строительного </w:t>
            </w:r>
            <w:r>
              <w:t xml:space="preserve"> </w:t>
            </w:r>
            <w:r w:rsidR="00FD50B7">
              <w:t>профиля;</w:t>
            </w:r>
            <w:r w:rsidR="00C921AC">
              <w:t xml:space="preserve"> </w:t>
            </w:r>
          </w:p>
          <w:p w:rsidR="00C11149" w:rsidRPr="00C11149" w:rsidRDefault="003E6871" w:rsidP="00FC6106">
            <w:pPr>
              <w:jc w:val="both"/>
            </w:pPr>
            <w:r w:rsidRPr="003E6871">
              <w:t>старшая группа должностей  федеральной государственной гражданской службы - без предъявления требовани</w:t>
            </w:r>
            <w:r w:rsidR="00FC6106">
              <w:t>й</w:t>
            </w:r>
            <w:r w:rsidRPr="003E6871">
              <w:t xml:space="preserve"> к стажу;</w:t>
            </w:r>
          </w:p>
        </w:tc>
        <w:tc>
          <w:tcPr>
            <w:tcW w:w="1485" w:type="dxa"/>
          </w:tcPr>
          <w:p w:rsidR="00C11149" w:rsidRDefault="00C11149" w:rsidP="00D865EC">
            <w:pPr>
              <w:jc w:val="both"/>
            </w:pPr>
            <w:r>
              <w:t xml:space="preserve">         1</w:t>
            </w:r>
          </w:p>
          <w:p w:rsidR="00C11149" w:rsidRDefault="00C11149" w:rsidP="00D865EC">
            <w:pPr>
              <w:jc w:val="both"/>
            </w:pPr>
          </w:p>
          <w:p w:rsidR="00C11149" w:rsidRPr="00C11149" w:rsidRDefault="00C11149" w:rsidP="00D865EC">
            <w:pPr>
              <w:jc w:val="both"/>
            </w:pPr>
            <w:r>
              <w:t xml:space="preserve">        </w:t>
            </w:r>
          </w:p>
        </w:tc>
      </w:tr>
      <w:tr w:rsidR="00F57E6C" w:rsidTr="00C11149">
        <w:trPr>
          <w:trHeight w:val="465"/>
        </w:trPr>
        <w:tc>
          <w:tcPr>
            <w:tcW w:w="2280" w:type="dxa"/>
          </w:tcPr>
          <w:p w:rsidR="00F57E6C" w:rsidRPr="00C11149" w:rsidRDefault="00FD50B7" w:rsidP="00BD5F86">
            <w:pPr>
              <w:jc w:val="both"/>
            </w:pPr>
            <w:r>
              <w:t>Отдел ин</w:t>
            </w:r>
            <w:r w:rsidR="00BD5F86">
              <w:t xml:space="preserve">формационных </w:t>
            </w:r>
            <w:r>
              <w:t xml:space="preserve"> технологий</w:t>
            </w:r>
          </w:p>
        </w:tc>
        <w:tc>
          <w:tcPr>
            <w:tcW w:w="2556" w:type="dxa"/>
          </w:tcPr>
          <w:p w:rsidR="00F57E6C" w:rsidRPr="00C11149" w:rsidRDefault="00BD5F86" w:rsidP="00D865EC">
            <w:pPr>
              <w:jc w:val="both"/>
            </w:pPr>
            <w:r w:rsidRPr="00BD5F86">
              <w:t>Главный специалист-эксперт</w:t>
            </w:r>
          </w:p>
        </w:tc>
        <w:tc>
          <w:tcPr>
            <w:tcW w:w="3849" w:type="dxa"/>
          </w:tcPr>
          <w:p w:rsidR="00050798" w:rsidRDefault="00FE1DFF" w:rsidP="00050798">
            <w:pPr>
              <w:jc w:val="both"/>
            </w:pPr>
            <w:r>
              <w:t>В</w:t>
            </w:r>
            <w:r w:rsidR="00CD6F78" w:rsidRPr="00CD6F78">
              <w:t xml:space="preserve">ысшее профессиональное образование   </w:t>
            </w:r>
            <w:r w:rsidR="001874E3">
              <w:t xml:space="preserve">по направлению подготовки </w:t>
            </w:r>
            <w:r w:rsidR="0050371E" w:rsidRPr="0050371E">
              <w:t xml:space="preserve"> информационной безопасности;</w:t>
            </w:r>
            <w:r w:rsidR="00050798">
              <w:t xml:space="preserve"> </w:t>
            </w:r>
          </w:p>
          <w:p w:rsidR="00F57E6C" w:rsidRDefault="00050798" w:rsidP="00050798">
            <w:pPr>
              <w:jc w:val="both"/>
            </w:pPr>
            <w:r w:rsidRPr="00050798">
              <w:t>старшая группа должностей  федеральной государственной гражданской службы - без предъявления требований к стажу</w:t>
            </w:r>
          </w:p>
        </w:tc>
        <w:tc>
          <w:tcPr>
            <w:tcW w:w="1485" w:type="dxa"/>
          </w:tcPr>
          <w:p w:rsidR="00F57E6C" w:rsidRDefault="00FE1DFF" w:rsidP="00D865EC">
            <w:pPr>
              <w:jc w:val="both"/>
            </w:pPr>
            <w:r>
              <w:t xml:space="preserve">         1</w:t>
            </w:r>
          </w:p>
        </w:tc>
      </w:tr>
      <w:tr w:rsidR="00FE1DFF" w:rsidTr="00C11149">
        <w:trPr>
          <w:trHeight w:val="465"/>
        </w:trPr>
        <w:tc>
          <w:tcPr>
            <w:tcW w:w="2280" w:type="dxa"/>
          </w:tcPr>
          <w:p w:rsidR="00FE1DFF" w:rsidRDefault="00A055B5" w:rsidP="00BD5F86">
            <w:pPr>
              <w:jc w:val="both"/>
            </w:pPr>
            <w:r>
              <w:t>Отдел налогообложения юридических лиц и камерального контроля</w:t>
            </w:r>
          </w:p>
        </w:tc>
        <w:tc>
          <w:tcPr>
            <w:tcW w:w="2556" w:type="dxa"/>
          </w:tcPr>
          <w:p w:rsidR="00FE1DFF" w:rsidRPr="00BD5F86" w:rsidRDefault="00A055B5" w:rsidP="00D865EC">
            <w:pPr>
              <w:jc w:val="both"/>
            </w:pPr>
            <w:r>
              <w:t>Старший государственный  налоговый инспектор</w:t>
            </w:r>
          </w:p>
        </w:tc>
        <w:tc>
          <w:tcPr>
            <w:tcW w:w="3849" w:type="dxa"/>
          </w:tcPr>
          <w:p w:rsidR="003C6629" w:rsidRDefault="00A055B5" w:rsidP="001874E3">
            <w:pPr>
              <w:jc w:val="both"/>
            </w:pPr>
            <w:r w:rsidRPr="00A055B5">
              <w:t xml:space="preserve">Высшее профессиональное образование   по направлению подготовки  </w:t>
            </w:r>
            <w:r w:rsidR="00CB4DC3">
              <w:t xml:space="preserve">экономического, бухгалтерского профиля, </w:t>
            </w:r>
            <w:r w:rsidR="00DF465C" w:rsidRPr="00DF465C">
              <w:t>«бакалавриат», «специалитет», «магистратура</w:t>
            </w:r>
            <w:r w:rsidR="00D276C3">
              <w:t>»</w:t>
            </w:r>
            <w:r w:rsidR="003C6629">
              <w:t xml:space="preserve">; </w:t>
            </w:r>
          </w:p>
          <w:p w:rsidR="00FE1DFF" w:rsidRPr="00CD6F78" w:rsidRDefault="003C6629" w:rsidP="001874E3">
            <w:pPr>
              <w:jc w:val="both"/>
            </w:pPr>
            <w:r w:rsidRPr="003C6629">
              <w:t>старшая группа должностей  федеральной государственной гражданской службы - без предъявления требований к стажу</w:t>
            </w:r>
          </w:p>
        </w:tc>
        <w:tc>
          <w:tcPr>
            <w:tcW w:w="1485" w:type="dxa"/>
          </w:tcPr>
          <w:p w:rsidR="00FE1DFF" w:rsidRDefault="007A54DD" w:rsidP="00D865EC">
            <w:pPr>
              <w:jc w:val="both"/>
            </w:pPr>
            <w:r>
              <w:t xml:space="preserve">         1</w:t>
            </w:r>
          </w:p>
        </w:tc>
      </w:tr>
      <w:tr w:rsidR="0048756A" w:rsidTr="00C11149">
        <w:trPr>
          <w:trHeight w:val="465"/>
        </w:trPr>
        <w:tc>
          <w:tcPr>
            <w:tcW w:w="2280" w:type="dxa"/>
          </w:tcPr>
          <w:p w:rsidR="0048756A" w:rsidRDefault="0048756A" w:rsidP="00BD5F86">
            <w:pPr>
              <w:jc w:val="both"/>
            </w:pPr>
            <w:r w:rsidRPr="0048756A">
              <w:t xml:space="preserve">Отдел налогообложения </w:t>
            </w:r>
            <w:r w:rsidRPr="0048756A">
              <w:lastRenderedPageBreak/>
              <w:t>юридических лиц и камерального контроля</w:t>
            </w:r>
          </w:p>
        </w:tc>
        <w:tc>
          <w:tcPr>
            <w:tcW w:w="2556" w:type="dxa"/>
          </w:tcPr>
          <w:p w:rsidR="0048756A" w:rsidRDefault="00CD112E" w:rsidP="00CD112E">
            <w:pPr>
              <w:jc w:val="both"/>
            </w:pPr>
            <w:r>
              <w:lastRenderedPageBreak/>
              <w:t xml:space="preserve">Главный </w:t>
            </w:r>
            <w:r w:rsidR="0048756A" w:rsidRPr="0048756A">
              <w:t xml:space="preserve"> государственный  </w:t>
            </w:r>
            <w:r w:rsidR="0048756A" w:rsidRPr="0048756A">
              <w:lastRenderedPageBreak/>
              <w:t>налоговый инспектор</w:t>
            </w:r>
          </w:p>
        </w:tc>
        <w:tc>
          <w:tcPr>
            <w:tcW w:w="3849" w:type="dxa"/>
          </w:tcPr>
          <w:p w:rsidR="00E029C7" w:rsidRDefault="00E029C7" w:rsidP="00E029C7">
            <w:pPr>
              <w:jc w:val="both"/>
            </w:pPr>
            <w:r>
              <w:lastRenderedPageBreak/>
              <w:t xml:space="preserve">Высшее профессиональное образование   по направлению </w:t>
            </w:r>
            <w:r>
              <w:lastRenderedPageBreak/>
              <w:t xml:space="preserve">подготовки  экономического, бухгалтерского профиля, «бакалавриат», «специалитет», «магистратура»; </w:t>
            </w:r>
          </w:p>
          <w:p w:rsidR="0048756A" w:rsidRPr="00A055B5" w:rsidRDefault="009464A6" w:rsidP="009464A6">
            <w:pPr>
              <w:jc w:val="both"/>
            </w:pPr>
            <w:r>
              <w:t xml:space="preserve">ведущая </w:t>
            </w:r>
            <w:r w:rsidR="00E029C7">
              <w:t>группа должностей  федеральной государственной гражданской службы</w:t>
            </w:r>
            <w:r>
              <w:t xml:space="preserve"> </w:t>
            </w:r>
            <w:r w:rsidR="00E029C7">
              <w:t>- без предъявления требований к стажу</w:t>
            </w:r>
          </w:p>
        </w:tc>
        <w:tc>
          <w:tcPr>
            <w:tcW w:w="1485" w:type="dxa"/>
          </w:tcPr>
          <w:p w:rsidR="0048756A" w:rsidRDefault="00F45188" w:rsidP="00D865EC">
            <w:pPr>
              <w:jc w:val="both"/>
            </w:pPr>
            <w:r>
              <w:lastRenderedPageBreak/>
              <w:t xml:space="preserve">        1</w:t>
            </w:r>
          </w:p>
        </w:tc>
      </w:tr>
    </w:tbl>
    <w:p w:rsidR="000F3047" w:rsidRDefault="000F3047" w:rsidP="00D865E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363A56" w:rsidRDefault="00C11149" w:rsidP="002A5000">
      <w:pPr>
        <w:jc w:val="both"/>
      </w:pPr>
      <w:r>
        <w:rPr>
          <w:sz w:val="28"/>
          <w:szCs w:val="28"/>
        </w:rPr>
        <w:t>2. К претендентам на замещение вышеуказанн</w:t>
      </w:r>
      <w:r w:rsidR="00A0630B">
        <w:rPr>
          <w:sz w:val="28"/>
          <w:szCs w:val="28"/>
        </w:rPr>
        <w:t>ых</w:t>
      </w:r>
      <w:r>
        <w:rPr>
          <w:sz w:val="28"/>
          <w:szCs w:val="28"/>
        </w:rPr>
        <w:t xml:space="preserve"> должност</w:t>
      </w:r>
      <w:r w:rsidR="00A0630B">
        <w:rPr>
          <w:sz w:val="28"/>
          <w:szCs w:val="28"/>
        </w:rPr>
        <w:t xml:space="preserve">ей </w:t>
      </w:r>
      <w:r>
        <w:rPr>
          <w:sz w:val="28"/>
          <w:szCs w:val="28"/>
        </w:rPr>
        <w:t xml:space="preserve">предъявляются следующие требования: </w:t>
      </w:r>
      <w:r w:rsidR="005379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высшее профессиональное </w:t>
      </w:r>
      <w:r w:rsidR="00537973">
        <w:rPr>
          <w:sz w:val="28"/>
          <w:szCs w:val="28"/>
        </w:rPr>
        <w:t xml:space="preserve">образование </w:t>
      </w:r>
      <w:r w:rsidR="00FF3D02">
        <w:rPr>
          <w:sz w:val="28"/>
          <w:szCs w:val="28"/>
        </w:rPr>
        <w:t xml:space="preserve">по направлению подготовки </w:t>
      </w:r>
      <w:r>
        <w:rPr>
          <w:sz w:val="28"/>
          <w:szCs w:val="28"/>
        </w:rPr>
        <w:t>экономического</w:t>
      </w:r>
      <w:r w:rsidR="00C75CF2">
        <w:rPr>
          <w:sz w:val="28"/>
          <w:szCs w:val="28"/>
        </w:rPr>
        <w:t>, бухгалтерского</w:t>
      </w:r>
      <w:r>
        <w:rPr>
          <w:sz w:val="28"/>
          <w:szCs w:val="28"/>
        </w:rPr>
        <w:t xml:space="preserve"> </w:t>
      </w:r>
      <w:r w:rsidR="00FF3D02">
        <w:rPr>
          <w:sz w:val="28"/>
          <w:szCs w:val="28"/>
        </w:rPr>
        <w:t xml:space="preserve">профиля, </w:t>
      </w:r>
      <w:r w:rsidR="00616235" w:rsidRPr="00616235">
        <w:rPr>
          <w:sz w:val="28"/>
          <w:szCs w:val="28"/>
        </w:rPr>
        <w:t xml:space="preserve">«бакалавриат», «специалитет», «магистратура» </w:t>
      </w:r>
      <w:r w:rsidR="00FF3D02">
        <w:rPr>
          <w:sz w:val="28"/>
          <w:szCs w:val="28"/>
        </w:rPr>
        <w:t xml:space="preserve">и </w:t>
      </w:r>
      <w:r>
        <w:rPr>
          <w:sz w:val="28"/>
          <w:szCs w:val="28"/>
        </w:rPr>
        <w:t>их соответствия установленным квалификационным требованиям к должност</w:t>
      </w:r>
      <w:r w:rsidR="00FF3D02">
        <w:rPr>
          <w:sz w:val="28"/>
          <w:szCs w:val="28"/>
        </w:rPr>
        <w:t xml:space="preserve">ям </w:t>
      </w:r>
      <w:r>
        <w:rPr>
          <w:sz w:val="28"/>
          <w:szCs w:val="28"/>
        </w:rPr>
        <w:t xml:space="preserve"> государственной гражданской службы</w:t>
      </w:r>
      <w:r w:rsidR="00920C41">
        <w:rPr>
          <w:sz w:val="28"/>
          <w:szCs w:val="28"/>
        </w:rPr>
        <w:t>.</w:t>
      </w:r>
      <w:r w:rsidR="002A5000" w:rsidRPr="002A5000">
        <w:t xml:space="preserve"> </w:t>
      </w:r>
    </w:p>
    <w:p w:rsidR="002A5000" w:rsidRDefault="00363A56" w:rsidP="002A5000">
      <w:pPr>
        <w:jc w:val="both"/>
        <w:rPr>
          <w:sz w:val="28"/>
          <w:szCs w:val="28"/>
        </w:rPr>
      </w:pPr>
      <w:r>
        <w:t xml:space="preserve">   </w:t>
      </w:r>
      <w:r w:rsidR="001A4221">
        <w:t xml:space="preserve"> - </w:t>
      </w:r>
      <w:r w:rsidR="002A5000" w:rsidRPr="002A5000">
        <w:rPr>
          <w:sz w:val="28"/>
          <w:szCs w:val="28"/>
        </w:rPr>
        <w:t>к базовым знаниям и умениям (вне зависимости от областей и видов профессио</w:t>
      </w:r>
      <w:r w:rsidR="00245ADF">
        <w:rPr>
          <w:sz w:val="28"/>
          <w:szCs w:val="28"/>
        </w:rPr>
        <w:t>нальной служебной деятельности)</w:t>
      </w:r>
      <w:r w:rsidR="001A4221">
        <w:rPr>
          <w:sz w:val="28"/>
          <w:szCs w:val="28"/>
        </w:rPr>
        <w:t>:</w:t>
      </w:r>
    </w:p>
    <w:p w:rsidR="002A5000" w:rsidRPr="002A5000" w:rsidRDefault="00245ADF" w:rsidP="002A5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5000" w:rsidRPr="002A5000">
        <w:rPr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5000" w:rsidRPr="002A5000" w:rsidRDefault="00245ADF" w:rsidP="002A5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5000" w:rsidRPr="002A5000">
        <w:rPr>
          <w:sz w:val="28"/>
          <w:szCs w:val="28"/>
        </w:rPr>
        <w:t>-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1A4221" w:rsidRDefault="00245ADF" w:rsidP="001A4221">
      <w:pPr>
        <w:jc w:val="both"/>
      </w:pPr>
      <w:r>
        <w:rPr>
          <w:sz w:val="28"/>
          <w:szCs w:val="28"/>
        </w:rPr>
        <w:t xml:space="preserve">  </w:t>
      </w:r>
      <w:r w:rsidR="00FF4E42">
        <w:rPr>
          <w:sz w:val="28"/>
          <w:szCs w:val="28"/>
        </w:rPr>
        <w:t>-</w:t>
      </w:r>
      <w:r w:rsidR="002A5000" w:rsidRPr="002A5000">
        <w:rPr>
          <w:sz w:val="28"/>
          <w:szCs w:val="28"/>
        </w:rPr>
        <w:t xml:space="preserve"> к знаниям и умениям в области информационно-коммуникационных технологий</w:t>
      </w:r>
      <w:r>
        <w:rPr>
          <w:sz w:val="28"/>
          <w:szCs w:val="28"/>
        </w:rPr>
        <w:t>;</w:t>
      </w:r>
      <w:r w:rsidR="001A4221" w:rsidRPr="001A4221">
        <w:t xml:space="preserve"> </w:t>
      </w:r>
    </w:p>
    <w:p w:rsidR="001A4221" w:rsidRPr="001A4221" w:rsidRDefault="00916A42" w:rsidP="001A4221">
      <w:pPr>
        <w:jc w:val="both"/>
        <w:rPr>
          <w:sz w:val="28"/>
          <w:szCs w:val="28"/>
        </w:rPr>
      </w:pPr>
      <w:r>
        <w:t xml:space="preserve"> </w:t>
      </w:r>
      <w:r w:rsidR="001A4221">
        <w:t xml:space="preserve"> </w:t>
      </w:r>
      <w:r w:rsidR="001A4221" w:rsidRPr="001A4221">
        <w:rPr>
          <w:sz w:val="28"/>
          <w:szCs w:val="28"/>
        </w:rPr>
        <w:t>- знание основных положений законодательства о персональных данных;</w:t>
      </w:r>
    </w:p>
    <w:p w:rsidR="001A4221" w:rsidRPr="001A4221" w:rsidRDefault="00916A42" w:rsidP="001A4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25F7">
        <w:rPr>
          <w:sz w:val="28"/>
          <w:szCs w:val="28"/>
        </w:rPr>
        <w:t xml:space="preserve"> </w:t>
      </w:r>
      <w:r w:rsidR="001A4221" w:rsidRPr="001A4221">
        <w:rPr>
          <w:sz w:val="28"/>
          <w:szCs w:val="28"/>
        </w:rPr>
        <w:t>-знание общих принципов функционирования системы электронного документооборота;</w:t>
      </w:r>
    </w:p>
    <w:p w:rsidR="002A5000" w:rsidRDefault="00916A42" w:rsidP="001A4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A4221" w:rsidRPr="001A4221">
        <w:rPr>
          <w:sz w:val="28"/>
          <w:szCs w:val="28"/>
        </w:rPr>
        <w:t>- знания и умения по применению персонального компьютера</w:t>
      </w:r>
      <w:r>
        <w:rPr>
          <w:sz w:val="28"/>
          <w:szCs w:val="28"/>
        </w:rPr>
        <w:t>;</w:t>
      </w:r>
    </w:p>
    <w:p w:rsidR="002A5000" w:rsidRPr="002A5000" w:rsidRDefault="00245ADF" w:rsidP="002A5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5000" w:rsidRPr="002A5000">
        <w:rPr>
          <w:sz w:val="28"/>
          <w:szCs w:val="28"/>
        </w:rPr>
        <w:t>- знание основ информационной безопасности и защиты информации</w:t>
      </w:r>
      <w:r>
        <w:rPr>
          <w:sz w:val="28"/>
          <w:szCs w:val="28"/>
        </w:rPr>
        <w:t>;</w:t>
      </w:r>
    </w:p>
    <w:p w:rsidR="00C11149" w:rsidRDefault="00916A42" w:rsidP="00D865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1149" w:rsidRPr="00C11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C11149" w:rsidRPr="00C11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знание основ  налогового кодекса </w:t>
      </w:r>
      <w:r w:rsidR="00C11149">
        <w:rPr>
          <w:sz w:val="28"/>
          <w:szCs w:val="28"/>
        </w:rPr>
        <w:t xml:space="preserve"> РФ, </w:t>
      </w:r>
      <w:r w:rsidR="002461C0">
        <w:rPr>
          <w:sz w:val="28"/>
          <w:szCs w:val="28"/>
        </w:rPr>
        <w:t>федеральны</w:t>
      </w:r>
      <w:r>
        <w:rPr>
          <w:sz w:val="28"/>
          <w:szCs w:val="28"/>
        </w:rPr>
        <w:t>х</w:t>
      </w:r>
      <w:r w:rsidR="002461C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ов</w:t>
      </w:r>
      <w:r w:rsidR="002461C0">
        <w:rPr>
          <w:sz w:val="28"/>
          <w:szCs w:val="28"/>
        </w:rPr>
        <w:t xml:space="preserve"> применительно к исполнению соответствующих должностных обязанностей, умение оперативно принимать и реализовать решения в рамках своей компетенции, владение </w:t>
      </w:r>
      <w:r w:rsidR="0096402B">
        <w:rPr>
          <w:sz w:val="28"/>
          <w:szCs w:val="28"/>
        </w:rPr>
        <w:t>компьютерной и другой оргтехникой, а также необходимым программным обеспечением.</w:t>
      </w:r>
    </w:p>
    <w:p w:rsidR="0096402B" w:rsidRDefault="0096402B" w:rsidP="00D865EC">
      <w:pPr>
        <w:jc w:val="both"/>
        <w:rPr>
          <w:sz w:val="28"/>
          <w:szCs w:val="28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7797"/>
      </w:tblGrid>
      <w:tr w:rsidR="00F00009" w:rsidTr="00E50095">
        <w:trPr>
          <w:trHeight w:val="375"/>
        </w:trPr>
        <w:tc>
          <w:tcPr>
            <w:tcW w:w="2157" w:type="dxa"/>
          </w:tcPr>
          <w:p w:rsidR="00F00009" w:rsidRPr="00F00009" w:rsidRDefault="00F00009" w:rsidP="00D865EC">
            <w:pPr>
              <w:jc w:val="both"/>
              <w:rPr>
                <w:b/>
              </w:rPr>
            </w:pPr>
            <w:r w:rsidRPr="00F00009">
              <w:rPr>
                <w:b/>
              </w:rPr>
              <w:t>Наименование должности</w:t>
            </w:r>
          </w:p>
        </w:tc>
        <w:tc>
          <w:tcPr>
            <w:tcW w:w="7797" w:type="dxa"/>
          </w:tcPr>
          <w:p w:rsidR="00F00009" w:rsidRPr="00F00009" w:rsidRDefault="00F00009" w:rsidP="00523982">
            <w:pPr>
              <w:jc w:val="center"/>
              <w:rPr>
                <w:b/>
              </w:rPr>
            </w:pPr>
            <w:r w:rsidRPr="00F00009">
              <w:rPr>
                <w:b/>
              </w:rPr>
              <w:t>Должностные обязанности</w:t>
            </w:r>
            <w:r w:rsidR="00523982">
              <w:rPr>
                <w:b/>
              </w:rPr>
              <w:t>, права и ответственность за неисполнение (ненадлежащее исполнение) обязанностей, показатели эффективности и результативности профессиональной служебной деятельности государственного гражданского служащего</w:t>
            </w:r>
          </w:p>
        </w:tc>
      </w:tr>
      <w:tr w:rsidR="00F00009" w:rsidTr="00E50095">
        <w:trPr>
          <w:trHeight w:val="375"/>
        </w:trPr>
        <w:tc>
          <w:tcPr>
            <w:tcW w:w="2157" w:type="dxa"/>
          </w:tcPr>
          <w:p w:rsidR="00F00009" w:rsidRPr="00F00009" w:rsidRDefault="009052F7" w:rsidP="00D865EC">
            <w:pPr>
              <w:jc w:val="both"/>
              <w:rPr>
                <w:b/>
              </w:rPr>
            </w:pPr>
            <w:r>
              <w:rPr>
                <w:b/>
              </w:rPr>
              <w:t xml:space="preserve">Главный специалист-эксперт </w:t>
            </w:r>
          </w:p>
        </w:tc>
        <w:tc>
          <w:tcPr>
            <w:tcW w:w="7797" w:type="dxa"/>
          </w:tcPr>
          <w:p w:rsidR="00D47F59" w:rsidRDefault="00DE2786" w:rsidP="00DE2786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</w:t>
            </w:r>
            <w:r w:rsidR="00D47F59">
              <w:rPr>
                <w:rFonts w:ascii="Times New Roman" w:hAnsi="Times New Roman"/>
                <w:sz w:val="24"/>
                <w:szCs w:val="24"/>
              </w:rPr>
              <w:t>обязан:</w:t>
            </w:r>
          </w:p>
          <w:p w:rsidR="001024F1" w:rsidRPr="000415E6" w:rsidRDefault="00C863AB" w:rsidP="00DE2786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024F1" w:rsidRPr="000415E6">
              <w:rPr>
                <w:rFonts w:ascii="Times New Roman" w:hAnsi="Times New Roman"/>
                <w:sz w:val="24"/>
                <w:szCs w:val="24"/>
              </w:rPr>
              <w:t>обеспечива</w:t>
            </w:r>
            <w:r w:rsidR="00D47F59">
              <w:rPr>
                <w:rFonts w:ascii="Times New Roman" w:hAnsi="Times New Roman"/>
                <w:sz w:val="24"/>
                <w:szCs w:val="24"/>
              </w:rPr>
              <w:t>ть</w:t>
            </w:r>
            <w:r w:rsidR="001024F1" w:rsidRPr="000415E6">
              <w:rPr>
                <w:rFonts w:ascii="Times New Roman" w:hAnsi="Times New Roman"/>
                <w:sz w:val="24"/>
                <w:szCs w:val="24"/>
              </w:rPr>
              <w:t xml:space="preserve"> Управление и Межрайонные инспекции Федеральной налоговой службы по Республике  Тыва (далее – Межрайонные ИФНС России по РТ) оргтехникой, ее техническое обслуживание и ремонт с привлечением в установленном порядке сторонние организации, акционерные общества и т.д.;</w:t>
            </w:r>
          </w:p>
          <w:p w:rsidR="001024F1" w:rsidRPr="000415E6" w:rsidRDefault="001024F1" w:rsidP="00DE2786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>- осуществля</w:t>
            </w:r>
            <w:r w:rsidR="00102C99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реализацию и списание  в установленном</w:t>
            </w:r>
            <w:r w:rsidRPr="001024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 xml:space="preserve">порядке материальных ресурсов, находящихся на балансе Управления. </w:t>
            </w:r>
          </w:p>
          <w:p w:rsidR="001024F1" w:rsidRPr="000415E6" w:rsidRDefault="001024F1" w:rsidP="00DE2786">
            <w:pPr>
              <w:pStyle w:val="15"/>
              <w:tabs>
                <w:tab w:val="right" w:pos="9923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 - исполняет заказы на выполнение типографских работ и изготовление полиграфической продукции;</w:t>
            </w:r>
          </w:p>
          <w:p w:rsidR="001024F1" w:rsidRPr="000415E6" w:rsidRDefault="001024F1" w:rsidP="00750DBE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lastRenderedPageBreak/>
              <w:t>- организ</w:t>
            </w:r>
            <w:r w:rsidR="00750085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>распределение, техническое обслуживание и списание автомобильного транспорта Управления и Межрайонных ИФНС России по РТ;</w:t>
            </w:r>
          </w:p>
          <w:p w:rsidR="001024F1" w:rsidRPr="000415E6" w:rsidRDefault="001024F1" w:rsidP="00750DBE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 - организ</w:t>
            </w:r>
            <w:r w:rsidR="000F64D9">
              <w:rPr>
                <w:rFonts w:ascii="Times New Roman" w:hAnsi="Times New Roman"/>
                <w:sz w:val="24"/>
                <w:szCs w:val="24"/>
              </w:rPr>
              <w:t xml:space="preserve">овать 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>и осуществля</w:t>
            </w:r>
            <w:r w:rsidR="008F4391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обеспечение форменной одеждой работников налоговых органов республики;</w:t>
            </w:r>
          </w:p>
          <w:p w:rsidR="001024F1" w:rsidRPr="000415E6" w:rsidRDefault="001024F1" w:rsidP="00750DBE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>- организ</w:t>
            </w:r>
            <w:r w:rsidR="005B0803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>и проводит</w:t>
            </w:r>
            <w:r w:rsidR="005B0803">
              <w:rPr>
                <w:rFonts w:ascii="Times New Roman" w:hAnsi="Times New Roman"/>
                <w:sz w:val="24"/>
                <w:szCs w:val="24"/>
              </w:rPr>
              <w:t>ь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конкурсы на поставку товаров, выполнение работ и оказание услуг в соответствии с нормативно-правовыми актами; </w:t>
            </w:r>
          </w:p>
          <w:p w:rsidR="001024F1" w:rsidRPr="000415E6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  - организ</w:t>
            </w:r>
            <w:r w:rsidR="001A7D69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и обеспечива</w:t>
            </w:r>
            <w:r w:rsidR="001A7D69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 xml:space="preserve"> работу  постоянно действующей комиссии по закупкам товаров и услуг для нужд Управления, ведет необходимую документацию комиссии;</w:t>
            </w:r>
          </w:p>
          <w:p w:rsidR="001024F1" w:rsidRPr="000415E6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E6">
              <w:rPr>
                <w:rFonts w:ascii="Times New Roman" w:hAnsi="Times New Roman"/>
                <w:sz w:val="24"/>
                <w:szCs w:val="24"/>
              </w:rPr>
              <w:t>- обеспечива</w:t>
            </w:r>
            <w:r w:rsidR="00692B4C">
              <w:rPr>
                <w:rFonts w:ascii="Times New Roman" w:hAnsi="Times New Roman"/>
                <w:sz w:val="24"/>
                <w:szCs w:val="24"/>
              </w:rPr>
              <w:t xml:space="preserve">ть  </w:t>
            </w:r>
            <w:r w:rsidRPr="000415E6">
              <w:rPr>
                <w:rFonts w:ascii="Times New Roman" w:hAnsi="Times New Roman"/>
                <w:sz w:val="24"/>
                <w:szCs w:val="24"/>
              </w:rPr>
              <w:t>охрану труда работников Управления;</w:t>
            </w:r>
          </w:p>
          <w:p w:rsidR="001024F1" w:rsidRPr="00D93C21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4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93C21">
              <w:rPr>
                <w:rFonts w:ascii="Times New Roman" w:hAnsi="Times New Roman"/>
                <w:sz w:val="24"/>
                <w:szCs w:val="24"/>
              </w:rPr>
              <w:t>- организ</w:t>
            </w:r>
            <w:r w:rsidR="009F6209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Pr="00D93C21">
              <w:rPr>
                <w:rFonts w:ascii="Times New Roman" w:hAnsi="Times New Roman"/>
                <w:sz w:val="24"/>
                <w:szCs w:val="24"/>
              </w:rPr>
              <w:t>и обеспечива</w:t>
            </w:r>
            <w:r w:rsidR="00ED3A73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D93C21">
              <w:rPr>
                <w:rFonts w:ascii="Times New Roman" w:hAnsi="Times New Roman"/>
                <w:sz w:val="24"/>
                <w:szCs w:val="24"/>
              </w:rPr>
              <w:t>пожарную безопасность объектов Управления и их сотрудников,  проводит  с  работниками  инструктажи, обучения и  семинары по технике безопасности и противопожарной защите с государственными гражданскими служащими и работниками младшего  обслуживающего персонала Управления;</w:t>
            </w:r>
          </w:p>
          <w:p w:rsidR="001024F1" w:rsidRPr="00D93C21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 - организ</w:t>
            </w:r>
            <w:r w:rsidR="00A66813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проведение  служебных проверок по фактам нарушений техники безопасности и несчастным  случаям;</w:t>
            </w:r>
          </w:p>
          <w:p w:rsidR="00943361" w:rsidRPr="00D93C21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- производит</w:t>
            </w:r>
            <w:r w:rsidR="00A850F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переписку с   Теримуществом по передач</w:t>
            </w:r>
            <w:r w:rsidR="00943361" w:rsidRPr="00D93C21">
              <w:rPr>
                <w:rFonts w:ascii="Times New Roman" w:hAnsi="Times New Roman"/>
                <w:sz w:val="24"/>
                <w:szCs w:val="24"/>
              </w:rPr>
              <w:t>е и списанию  основных  средств;</w:t>
            </w:r>
          </w:p>
          <w:p w:rsidR="001024F1" w:rsidRPr="00D93C21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 -  осуществля</w:t>
            </w:r>
            <w:r w:rsidR="00A850F3">
              <w:rPr>
                <w:rFonts w:ascii="Times New Roman" w:hAnsi="Times New Roman"/>
                <w:sz w:val="24"/>
                <w:szCs w:val="24"/>
              </w:rPr>
              <w:t>ть</w:t>
            </w: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 выдачу  путевых листов и ведет контроль за программой «Навигатор»; </w:t>
            </w:r>
          </w:p>
          <w:p w:rsidR="001024F1" w:rsidRPr="00D93C21" w:rsidRDefault="001024F1" w:rsidP="00943361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-.организует обеспечение зданий и сооружений налоговых органов республики электрической и тепловой энергией;</w:t>
            </w:r>
          </w:p>
          <w:p w:rsidR="001024F1" w:rsidRPr="00D93C21" w:rsidRDefault="00C46C57" w:rsidP="00C46C57">
            <w:pPr>
              <w:pStyle w:val="15"/>
              <w:tabs>
                <w:tab w:val="right" w:pos="9923"/>
              </w:tabs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C2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024F1" w:rsidRPr="00D93C21">
              <w:rPr>
                <w:rFonts w:ascii="Times New Roman" w:hAnsi="Times New Roman"/>
                <w:sz w:val="24"/>
                <w:szCs w:val="24"/>
              </w:rPr>
              <w:t>-.организ</w:t>
            </w:r>
            <w:r w:rsidR="00A850F3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="001024F1" w:rsidRPr="00D93C21">
              <w:rPr>
                <w:rFonts w:ascii="Times New Roman" w:hAnsi="Times New Roman"/>
                <w:sz w:val="24"/>
                <w:szCs w:val="24"/>
              </w:rPr>
              <w:t>и проводит</w:t>
            </w:r>
            <w:r w:rsidR="00A850F3">
              <w:rPr>
                <w:rFonts w:ascii="Times New Roman" w:hAnsi="Times New Roman"/>
                <w:sz w:val="24"/>
                <w:szCs w:val="24"/>
              </w:rPr>
              <w:t>ь</w:t>
            </w:r>
            <w:r w:rsidR="001024F1" w:rsidRPr="00D93C21">
              <w:rPr>
                <w:rFonts w:ascii="Times New Roman" w:hAnsi="Times New Roman"/>
                <w:sz w:val="24"/>
                <w:szCs w:val="24"/>
              </w:rPr>
              <w:t xml:space="preserve"> конкурсы на поставку товаров, выполнение работ и оказание услуг в соответствии с нормативно-правовыми актами; </w:t>
            </w:r>
          </w:p>
          <w:p w:rsidR="001024F1" w:rsidRPr="00274EE3" w:rsidRDefault="001024F1" w:rsidP="00C46C57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EE3">
              <w:rPr>
                <w:rFonts w:ascii="Times New Roman" w:hAnsi="Times New Roman"/>
                <w:sz w:val="24"/>
                <w:szCs w:val="24"/>
              </w:rPr>
              <w:t xml:space="preserve">  - планир</w:t>
            </w:r>
            <w:r w:rsidR="00A850F3">
              <w:rPr>
                <w:rFonts w:ascii="Times New Roman" w:hAnsi="Times New Roman"/>
                <w:sz w:val="24"/>
                <w:szCs w:val="24"/>
              </w:rPr>
              <w:t xml:space="preserve">овать </w:t>
            </w:r>
            <w:r w:rsidRPr="00274EE3">
              <w:rPr>
                <w:rFonts w:ascii="Times New Roman" w:hAnsi="Times New Roman"/>
                <w:sz w:val="24"/>
                <w:szCs w:val="24"/>
              </w:rPr>
              <w:t xml:space="preserve">  и организ</w:t>
            </w:r>
            <w:r w:rsidR="00A850F3">
              <w:rPr>
                <w:rFonts w:ascii="Times New Roman" w:hAnsi="Times New Roman"/>
                <w:sz w:val="24"/>
                <w:szCs w:val="24"/>
              </w:rPr>
              <w:t xml:space="preserve">овать  </w:t>
            </w:r>
            <w:r w:rsidRPr="00274EE3">
              <w:rPr>
                <w:rFonts w:ascii="Times New Roman" w:hAnsi="Times New Roman"/>
                <w:sz w:val="24"/>
                <w:szCs w:val="24"/>
              </w:rPr>
              <w:t xml:space="preserve">строительные и ремонтные  работы в зданиях и сооружениях налоговых органов республики. Осуществляет контроль над  разработкой, согласованием предпроектной и проектной документации, проведением ее экспертизы, приобретением зданий, сооружений и незавершенных строительством объектов, за ходом строительства и капитального  ремонта административных и иных зданий и сооружений Управления  и Межрайонных ИФНС России по РТ; </w:t>
            </w:r>
          </w:p>
          <w:p w:rsidR="001024F1" w:rsidRPr="00274EE3" w:rsidRDefault="001024F1" w:rsidP="00C46C57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EE3">
              <w:rPr>
                <w:rFonts w:ascii="Times New Roman" w:hAnsi="Times New Roman"/>
                <w:sz w:val="24"/>
                <w:szCs w:val="24"/>
              </w:rPr>
              <w:t xml:space="preserve"> - осуществля</w:t>
            </w:r>
            <w:r w:rsidR="00007124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274EE3">
              <w:rPr>
                <w:rFonts w:ascii="Times New Roman" w:hAnsi="Times New Roman"/>
                <w:sz w:val="24"/>
                <w:szCs w:val="24"/>
              </w:rPr>
              <w:t xml:space="preserve"> проверку проектно-сметной документации, рабочих чертежей;</w:t>
            </w:r>
          </w:p>
          <w:p w:rsidR="001024F1" w:rsidRPr="001024F1" w:rsidRDefault="001024F1" w:rsidP="00C46C57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4EE3">
              <w:rPr>
                <w:rFonts w:ascii="Times New Roman" w:hAnsi="Times New Roman"/>
                <w:sz w:val="24"/>
                <w:szCs w:val="24"/>
              </w:rPr>
              <w:t xml:space="preserve"> - принима</w:t>
            </w:r>
            <w:r w:rsidR="00007124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274EE3">
              <w:rPr>
                <w:rFonts w:ascii="Times New Roman" w:hAnsi="Times New Roman"/>
                <w:sz w:val="24"/>
                <w:szCs w:val="24"/>
              </w:rPr>
              <w:t>законченные капитальным строительством, капитальным  и текущим ремонтом объемы работ, выполненные в соответствии с проектно-сметной документацией, строительными нормами и правилами</w:t>
            </w:r>
            <w:r w:rsidRPr="001024F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01422A">
              <w:rPr>
                <w:rFonts w:ascii="Times New Roman" w:hAnsi="Times New Roman"/>
                <w:sz w:val="24"/>
                <w:szCs w:val="24"/>
              </w:rPr>
              <w:t>техническими условиями  по  актам;</w:t>
            </w:r>
          </w:p>
          <w:p w:rsidR="001024F1" w:rsidRPr="000D1A7E" w:rsidRDefault="001024F1" w:rsidP="00C46C57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4F1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>- составля</w:t>
            </w:r>
            <w:r w:rsidR="00802EFB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и представля</w:t>
            </w:r>
            <w:r w:rsidR="00802EFB">
              <w:rPr>
                <w:rFonts w:ascii="Times New Roman" w:hAnsi="Times New Roman"/>
                <w:sz w:val="24"/>
                <w:szCs w:val="24"/>
              </w:rPr>
              <w:t xml:space="preserve">ть 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>в установленные сроки отчетность по направлениям своей работы, в том числе:  ПИК  «Учет характеристик зданий и сооружений ИФНС, УФНС России в регионах», «Отчет о выполнении  строительно-монтажных работ и затрат в капитальном строительстве и капитальном ремонте в регионах»,  «Портал  госзакупки»,   «1-Торги»;</w:t>
            </w:r>
          </w:p>
          <w:p w:rsidR="00DA7DAC" w:rsidRPr="000D1A7E" w:rsidRDefault="001024F1" w:rsidP="00DA7DAC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 - оказыва</w:t>
            </w:r>
            <w:r w:rsidR="00B67E82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>методическую и практическую помощь работникам Межрайонных ИФНС России по РТ, проводит</w:t>
            </w:r>
            <w:r w:rsidR="00B67E82">
              <w:rPr>
                <w:rFonts w:ascii="Times New Roman" w:hAnsi="Times New Roman"/>
                <w:sz w:val="24"/>
                <w:szCs w:val="24"/>
              </w:rPr>
              <w:t>ь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семинары с ними по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направлениям своей работы;   </w:t>
            </w:r>
          </w:p>
          <w:p w:rsidR="001024F1" w:rsidRPr="000D1A7E" w:rsidRDefault="001024F1" w:rsidP="00DA7DAC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- обеспечива</w:t>
            </w:r>
            <w:r w:rsidR="005B4C4B">
              <w:rPr>
                <w:rFonts w:ascii="Times New Roman" w:hAnsi="Times New Roman"/>
                <w:sz w:val="24"/>
                <w:szCs w:val="24"/>
              </w:rPr>
              <w:t>ть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конфиденциальность своих паролей и ключей доступа к ресурсам  ПД;</w:t>
            </w:r>
          </w:p>
          <w:p w:rsidR="001024F1" w:rsidRPr="000D1A7E" w:rsidRDefault="001024F1" w:rsidP="00802545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 - зна</w:t>
            </w:r>
            <w:r w:rsidR="005B4C4B">
              <w:rPr>
                <w:rFonts w:ascii="Times New Roman" w:hAnsi="Times New Roman"/>
                <w:sz w:val="24"/>
                <w:szCs w:val="24"/>
              </w:rPr>
              <w:t xml:space="preserve">ть 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>и строго выполняет  правила работы со средствами защиты ПД, установленными на рабочей станции пользователя;</w:t>
            </w:r>
          </w:p>
          <w:p w:rsidR="001024F1" w:rsidRPr="000D1A7E" w:rsidRDefault="001024F1" w:rsidP="00802545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- строго соблюда</w:t>
            </w:r>
            <w:r w:rsidR="00F2410B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>меры по защите информации, служебной, государственной или иной охраняемой законом тайны;</w:t>
            </w:r>
          </w:p>
          <w:p w:rsidR="001024F1" w:rsidRPr="000D1A7E" w:rsidRDefault="001024F1" w:rsidP="00070DA4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    - немедленно извеща</w:t>
            </w:r>
            <w:r w:rsidR="00F2410B"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непосредственного начальника отдела обо всех фактах нарушения безопасности персональных данных;</w:t>
            </w:r>
          </w:p>
          <w:p w:rsidR="001024F1" w:rsidRPr="000D1A7E" w:rsidRDefault="001024F1" w:rsidP="00070DA4">
            <w:pPr>
              <w:pStyle w:val="15"/>
              <w:tabs>
                <w:tab w:val="right" w:pos="992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 - ве</w:t>
            </w:r>
            <w:r w:rsidR="00E764F2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0D1A7E">
              <w:rPr>
                <w:rFonts w:ascii="Times New Roman" w:hAnsi="Times New Roman"/>
                <w:sz w:val="24"/>
                <w:szCs w:val="24"/>
              </w:rPr>
              <w:t xml:space="preserve">в установленном порядке делопроизводство и хранение документов отдела, осуществляет их передачу на архивное хранение;  </w:t>
            </w:r>
          </w:p>
          <w:p w:rsidR="00F95658" w:rsidRPr="000D1A7E" w:rsidRDefault="001024F1" w:rsidP="00070DA4">
            <w:pPr>
              <w:pStyle w:val="15"/>
              <w:tabs>
                <w:tab w:val="right" w:pos="992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A7E">
              <w:rPr>
                <w:rFonts w:ascii="Times New Roman" w:hAnsi="Times New Roman"/>
                <w:sz w:val="24"/>
                <w:szCs w:val="24"/>
              </w:rPr>
              <w:t xml:space="preserve"> - соблюдает  трудовую и исполнительскую дисциплины;  </w:t>
            </w:r>
          </w:p>
          <w:p w:rsidR="00070DA4" w:rsidRPr="000D1A7E" w:rsidRDefault="00DE2786" w:rsidP="001368F3">
            <w:pPr>
              <w:autoSpaceDE w:val="0"/>
              <w:autoSpaceDN w:val="0"/>
              <w:adjustRightInd w:val="0"/>
              <w:jc w:val="both"/>
            </w:pPr>
            <w:r w:rsidRPr="000D1A7E">
              <w:t xml:space="preserve">                                       </w:t>
            </w:r>
          </w:p>
          <w:p w:rsidR="008C757D" w:rsidRPr="000D1A7E" w:rsidRDefault="00070DA4" w:rsidP="001368F3">
            <w:pPr>
              <w:autoSpaceDE w:val="0"/>
              <w:autoSpaceDN w:val="0"/>
              <w:adjustRightInd w:val="0"/>
              <w:jc w:val="both"/>
            </w:pPr>
            <w:r w:rsidRPr="000D1A7E">
              <w:t xml:space="preserve">                                </w:t>
            </w:r>
            <w:r w:rsidR="00DE2786" w:rsidRPr="000D1A7E">
              <w:t xml:space="preserve">  </w:t>
            </w:r>
            <w:r w:rsidR="00AE0951" w:rsidRPr="000D1A7E">
              <w:t>Ответственность</w:t>
            </w:r>
          </w:p>
          <w:p w:rsidR="00AE6059" w:rsidRPr="000D1A7E" w:rsidRDefault="00F95658" w:rsidP="004E5C32">
            <w:pPr>
              <w:autoSpaceDE w:val="0"/>
              <w:autoSpaceDN w:val="0"/>
              <w:adjustRightInd w:val="0"/>
              <w:jc w:val="both"/>
            </w:pPr>
            <w:r w:rsidRPr="000D1A7E">
              <w:t xml:space="preserve"> </w:t>
            </w:r>
          </w:p>
          <w:p w:rsidR="00B84B80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обеспечения несёт</w:t>
            </w:r>
          </w:p>
          <w:p w:rsidR="00B84B80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персональную ответственность за некачественное и</w:t>
            </w:r>
          </w:p>
          <w:p w:rsidR="00B84B80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несвоевременное выполнение задач и функций, возложенных на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отдел, за</w:t>
            </w:r>
            <w:r w:rsidR="00B84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несоблюдение</w:t>
            </w:r>
            <w:r w:rsidR="00B84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действующего законодательства, приказов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и распоряжений</w:t>
            </w:r>
            <w:r w:rsidR="00590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Минфина</w:t>
            </w:r>
            <w:r w:rsidR="00B84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России и руководства Федеральной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налоговой службы,</w:t>
            </w:r>
            <w:r w:rsidR="00590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B84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ФНС России по Республике  Тыва,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несохранность имущества и</w:t>
            </w:r>
            <w:r w:rsidR="00590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</w:t>
            </w:r>
            <w:r w:rsidR="00841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находящихся в ведении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отдела, несоблюдение</w:t>
            </w:r>
            <w:r w:rsidR="00590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работниками мер по</w:t>
            </w:r>
            <w:r w:rsidR="00841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технике безопасности и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противопожарной</w:t>
            </w:r>
            <w:r w:rsidR="00590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безопасности,  несоблюдение пропускного и</w:t>
            </w:r>
          </w:p>
          <w:p w:rsidR="005903DA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внутриобъектового режимов, несоблюдение мер позащите</w:t>
            </w:r>
          </w:p>
          <w:p w:rsidR="00841B17" w:rsidRDefault="001070B5" w:rsidP="00E0087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служебной, </w:t>
            </w:r>
          </w:p>
          <w:p w:rsidR="00567D39" w:rsidRDefault="001070B5" w:rsidP="001070B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государственной или иной охраняемой</w:t>
            </w:r>
            <w:r w:rsidR="005D6F87">
              <w:rPr>
                <w:rFonts w:ascii="Times New Roman" w:hAnsi="Times New Roman" w:cs="Times New Roman"/>
                <w:sz w:val="24"/>
                <w:szCs w:val="24"/>
              </w:rPr>
              <w:t xml:space="preserve"> законом тайны, </w:t>
            </w:r>
          </w:p>
          <w:p w:rsidR="00567D39" w:rsidRDefault="001070B5" w:rsidP="001070B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правил внутреннего распорядка Управления,</w:t>
            </w:r>
          </w:p>
          <w:p w:rsidR="001070B5" w:rsidRPr="000D1A7E" w:rsidRDefault="001070B5" w:rsidP="001070B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A7E">
              <w:rPr>
                <w:rFonts w:ascii="Times New Roman" w:hAnsi="Times New Roman" w:cs="Times New Roman"/>
                <w:sz w:val="24"/>
                <w:szCs w:val="24"/>
              </w:rPr>
              <w:t>трудовой и исполнительской  дисциплины  отдела.</w:t>
            </w:r>
          </w:p>
          <w:p w:rsidR="009F7DC3" w:rsidRDefault="000C792F" w:rsidP="000C792F">
            <w:pPr>
              <w:pStyle w:val="ConsPlusNormal"/>
              <w:tabs>
                <w:tab w:val="right" w:pos="9923"/>
              </w:tabs>
              <w:ind w:left="-42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  <w:r w:rsidR="001070B5" w:rsidRPr="000C7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>отдела обеспечения за неисполнение</w:t>
            </w:r>
          </w:p>
          <w:p w:rsidR="009F7DC3" w:rsidRDefault="009F7DC3" w:rsidP="000C792F">
            <w:pPr>
              <w:pStyle w:val="ConsPlusNormal"/>
              <w:tabs>
                <w:tab w:val="right" w:pos="9923"/>
              </w:tabs>
              <w:ind w:left="-42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 xml:space="preserve"> или ненадлежащее исполнение должностных обязанностей может</w:t>
            </w:r>
          </w:p>
          <w:p w:rsidR="00220135" w:rsidRDefault="009F7DC3" w:rsidP="000C792F">
            <w:pPr>
              <w:pStyle w:val="ConsPlusNormal"/>
              <w:tabs>
                <w:tab w:val="right" w:pos="9923"/>
              </w:tabs>
              <w:ind w:left="-42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 xml:space="preserve"> быть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>ивлечен к ответственности в соответствии с</w:t>
            </w:r>
          </w:p>
          <w:p w:rsidR="00F00009" w:rsidRDefault="00220135" w:rsidP="000C792F">
            <w:pPr>
              <w:pStyle w:val="ConsPlusNormal"/>
              <w:tabs>
                <w:tab w:val="right" w:pos="9923"/>
              </w:tabs>
              <w:ind w:left="-426"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0B5" w:rsidRPr="000C792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="001070B5" w:rsidRPr="001070B5">
              <w:rPr>
                <w:sz w:val="28"/>
                <w:szCs w:val="28"/>
              </w:rPr>
              <w:t>.</w:t>
            </w:r>
          </w:p>
          <w:p w:rsidR="005F7001" w:rsidRDefault="005F7001" w:rsidP="001070B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sz w:val="28"/>
                <w:szCs w:val="28"/>
              </w:rPr>
            </w:pPr>
          </w:p>
          <w:p w:rsidR="007B2B29" w:rsidRPr="001B0F3D" w:rsidRDefault="00D35CAA" w:rsidP="007B2B2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B2B29" w:rsidRPr="001B0F3D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и результативности</w:t>
            </w:r>
          </w:p>
          <w:p w:rsidR="007B2B29" w:rsidRPr="001B0F3D" w:rsidRDefault="00D35CAA" w:rsidP="007B2B2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B2B29" w:rsidRPr="001B0F3D">
              <w:rPr>
                <w:rFonts w:ascii="Times New Roman" w:hAnsi="Times New Roman" w:cs="Times New Roman"/>
                <w:sz w:val="24"/>
                <w:szCs w:val="24"/>
              </w:rPr>
              <w:t>профессиональной служебной деятельности</w:t>
            </w:r>
          </w:p>
          <w:p w:rsidR="005F7001" w:rsidRPr="001B0F3D" w:rsidRDefault="005F7001" w:rsidP="001070B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2CB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>Эффективность профессиональной служебной деятельности</w:t>
            </w:r>
          </w:p>
          <w:p w:rsidR="009A42CB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специалиста-эксперта отдела обеспечения оценивается по </w:t>
            </w:r>
          </w:p>
          <w:p w:rsidR="005F7001" w:rsidRPr="001B0F3D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>следующим показателям:</w:t>
            </w:r>
          </w:p>
          <w:p w:rsidR="009A42CB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выполняемому объему работы и интенсивности труда, способности </w:t>
            </w:r>
          </w:p>
          <w:p w:rsidR="00191D1F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sz w:val="28"/>
                <w:szCs w:val="28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>сохранять высокую работоспособность в экстремальных условиях</w:t>
            </w:r>
            <w:r w:rsidRPr="005F7001">
              <w:rPr>
                <w:sz w:val="28"/>
                <w:szCs w:val="28"/>
              </w:rPr>
              <w:t xml:space="preserve">, </w:t>
            </w:r>
          </w:p>
          <w:p w:rsidR="005F7001" w:rsidRPr="00F32D93" w:rsidRDefault="00191D1F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CB">
              <w:rPr>
                <w:b/>
                <w:sz w:val="28"/>
                <w:szCs w:val="28"/>
              </w:rPr>
              <w:t xml:space="preserve">  </w:t>
            </w:r>
            <w:r w:rsidR="00E00F68" w:rsidRPr="009A42CB">
              <w:rPr>
                <w:sz w:val="28"/>
                <w:szCs w:val="28"/>
              </w:rPr>
              <w:t>с</w:t>
            </w:r>
            <w:r w:rsidRPr="009A42CB">
              <w:rPr>
                <w:rFonts w:ascii="Times New Roman" w:hAnsi="Times New Roman" w:cs="Times New Roman"/>
                <w:sz w:val="24"/>
                <w:szCs w:val="24"/>
              </w:rPr>
              <w:t>облю</w:t>
            </w:r>
            <w:r w:rsidR="005F7001" w:rsidRPr="009A42CB">
              <w:rPr>
                <w:rFonts w:ascii="Times New Roman" w:hAnsi="Times New Roman" w:cs="Times New Roman"/>
                <w:sz w:val="24"/>
                <w:szCs w:val="24"/>
              </w:rPr>
              <w:t>дению служебной</w:t>
            </w:r>
            <w:r w:rsidR="005F7001" w:rsidRPr="00F32D9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дисциплины;</w:t>
            </w:r>
          </w:p>
          <w:p w:rsidR="005F7001" w:rsidRPr="00F32D93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своевременности и оперативности выполнения поручений;</w:t>
            </w:r>
          </w:p>
          <w:p w:rsidR="00E00F68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качеству выполненной работы (подготовке документов в</w:t>
            </w:r>
            <w:r w:rsidR="009A4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2CB" w:rsidRDefault="00E00F68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r w:rsidR="005F7001" w:rsidRPr="00F32D93">
              <w:rPr>
                <w:rFonts w:ascii="Times New Roman" w:hAnsi="Times New Roman" w:cs="Times New Roman"/>
                <w:sz w:val="24"/>
                <w:szCs w:val="24"/>
              </w:rPr>
              <w:t>с установленными тр</w:t>
            </w:r>
            <w:r w:rsidR="00652EF2">
              <w:rPr>
                <w:rFonts w:ascii="Times New Roman" w:hAnsi="Times New Roman" w:cs="Times New Roman"/>
                <w:sz w:val="24"/>
                <w:szCs w:val="24"/>
              </w:rPr>
              <w:t>ебованиями, полному и</w:t>
            </w:r>
          </w:p>
          <w:p w:rsidR="009A42CB" w:rsidRDefault="00652EF2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логичному изложению </w:t>
            </w:r>
            <w:r w:rsidR="005F7001" w:rsidRPr="00F32D93">
              <w:rPr>
                <w:rFonts w:ascii="Times New Roman" w:hAnsi="Times New Roman" w:cs="Times New Roman"/>
                <w:sz w:val="24"/>
                <w:szCs w:val="24"/>
              </w:rPr>
              <w:t>материала, юриди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 грамотному </w:t>
            </w:r>
          </w:p>
          <w:p w:rsidR="009A42CB" w:rsidRDefault="00652EF2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составлению до документа,  </w:t>
            </w:r>
            <w:r w:rsidR="005F7001" w:rsidRPr="00F32D93">
              <w:rPr>
                <w:rFonts w:ascii="Times New Roman" w:hAnsi="Times New Roman" w:cs="Times New Roman"/>
                <w:sz w:val="24"/>
                <w:szCs w:val="24"/>
              </w:rPr>
              <w:t>отсутствию стилистических и</w:t>
            </w:r>
          </w:p>
          <w:p w:rsidR="005F7001" w:rsidRPr="00F32D93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грамматических ошибок);</w:t>
            </w:r>
          </w:p>
          <w:p w:rsidR="00652EF2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профессиональной компетентност</w:t>
            </w:r>
            <w:r w:rsidR="00652EF2">
              <w:rPr>
                <w:rFonts w:ascii="Times New Roman" w:hAnsi="Times New Roman" w:cs="Times New Roman"/>
                <w:sz w:val="24"/>
                <w:szCs w:val="24"/>
              </w:rPr>
              <w:t>и (знанию законодательных и</w:t>
            </w:r>
          </w:p>
          <w:p w:rsidR="00652EF2" w:rsidRDefault="00652EF2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иных </w:t>
            </w:r>
            <w:r w:rsidR="005F7001" w:rsidRPr="00E00F68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актов, широте профессионального</w:t>
            </w:r>
          </w:p>
          <w:p w:rsidR="005F7001" w:rsidRPr="00E00F68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кругозора, умению работать с документами);</w:t>
            </w:r>
          </w:p>
          <w:p w:rsidR="00652EF2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способности четко организовывать и планировать выполнение</w:t>
            </w:r>
          </w:p>
          <w:p w:rsidR="00652EF2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порученных заданий, умению рационально использовать рабочее</w:t>
            </w:r>
          </w:p>
          <w:p w:rsidR="005F7001" w:rsidRPr="00E00F68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время, расставлять приоритеты;</w:t>
            </w:r>
          </w:p>
          <w:p w:rsidR="00652EF2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творческому подходу к решению поставленных задач, активности и</w:t>
            </w:r>
          </w:p>
          <w:p w:rsidR="00652EF2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инициативе в освоении новых компьютерных и информационных</w:t>
            </w:r>
          </w:p>
          <w:p w:rsidR="00652EF2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технологий, способности быстро адаптироваться к новым условиям</w:t>
            </w:r>
          </w:p>
          <w:p w:rsidR="005F7001" w:rsidRPr="00E00F68" w:rsidRDefault="005F7001" w:rsidP="005F7001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и требованиям;</w:t>
            </w:r>
          </w:p>
          <w:p w:rsidR="005F7001" w:rsidRPr="00AE6059" w:rsidRDefault="005F7001" w:rsidP="00A32E48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sz w:val="28"/>
                <w:szCs w:val="28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осознанию ответственности за последствия своих действий.</w:t>
            </w:r>
          </w:p>
        </w:tc>
      </w:tr>
      <w:tr w:rsidR="00A50A38" w:rsidRPr="00AE6059" w:rsidTr="00E50095">
        <w:trPr>
          <w:trHeight w:val="375"/>
        </w:trPr>
        <w:tc>
          <w:tcPr>
            <w:tcW w:w="2157" w:type="dxa"/>
          </w:tcPr>
          <w:p w:rsidR="00A50A38" w:rsidRPr="00F00009" w:rsidRDefault="00A50A38" w:rsidP="00E5009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Главный специалист-эксперт </w:t>
            </w:r>
          </w:p>
        </w:tc>
        <w:tc>
          <w:tcPr>
            <w:tcW w:w="7797" w:type="dxa"/>
          </w:tcPr>
          <w:p w:rsidR="00A0291D" w:rsidRDefault="00AA2BDC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  <w:r w:rsidR="00A0291D">
              <w:t xml:space="preserve">     Главный специалист обязан:</w:t>
            </w:r>
          </w:p>
          <w:p w:rsidR="0033218E" w:rsidRDefault="00A0291D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B02018">
              <w:t xml:space="preserve">  </w:t>
            </w:r>
            <w:r w:rsidR="0033218E">
              <w:t xml:space="preserve">обеспечивать работоспособное состояние и контроль технического обслуживания сотрудниками филиалов и отделений ФКУ «Налог-Сервис» ФНС России (далее- Учреждение) серверного, сетевого и телекоммуникационного оборудования в аппарате Управления; </w:t>
            </w:r>
          </w:p>
          <w:p w:rsidR="0033218E" w:rsidRDefault="00AA2BDC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33218E">
              <w:t>обеспечивать работоспособное состояние программно-аппаратных комплексов, межсетевых экранов, криптомаршрутизаторов, маршрутизаторов, коммутаторов, в т.ч. по подведомственным инспекциям, в т.ч. посредством направления обращений в Учреждение;</w:t>
            </w:r>
          </w:p>
          <w:p w:rsidR="0033218E" w:rsidRDefault="00AA2BDC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обеспечивать организацию сетевых ресурсов,  защиту информации от потерь данных в компьютерных системах Управления, контролировать работы архивирования и создания копий баз данных Учреждением; </w:t>
            </w:r>
          </w:p>
          <w:p w:rsidR="0033218E" w:rsidRDefault="00AA2BDC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 </w:t>
            </w:r>
            <w:r w:rsidR="0033218E">
              <w:tab/>
              <w:t>обеспечивать и контролировать работоспособное состояние системы учрежденческой автоматической телефонной станции (УАТС), внутренней телефонной сети (ВТС), сети Интернет, системы видеоселекторной связи, видео-аудиоконференцсвязи, в том числе посредством направления обращений в Учреждение;</w:t>
            </w:r>
          </w:p>
          <w:p w:rsidR="0033218E" w:rsidRDefault="0077243E" w:rsidP="00F86D6F">
            <w:pPr>
              <w:autoSpaceDE w:val="0"/>
              <w:autoSpaceDN w:val="0"/>
              <w:adjustRightInd w:val="0"/>
              <w:jc w:val="both"/>
            </w:pPr>
            <w:r>
              <w:t xml:space="preserve"> - </w:t>
            </w:r>
            <w:r w:rsidR="0033218E">
              <w:tab/>
              <w:t>осуществлять работы по информационной безопасности,  составлять и актуализировать отчеты по аудиту информационной безопасности, информационно-логического паспорта аппарата Управления и контроль за представлением отчетов по аудиту и  информационно-логических паспортов подведомственными инспекциями;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 </w:t>
            </w:r>
            <w:r w:rsidR="0033218E">
              <w:t>обеспечивать техническую защиту информации Управления, а также исполнение памятки сотрудника информационной безопасности;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 </w:t>
            </w:r>
            <w:r w:rsidR="0033218E">
              <w:t>обеспечивать защиту конфиденциальной информации в выделенных (защищаемых) помещениях и при передаче по техническим каналам связи;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осуществлять контроль за разрешительной системой допуска исполнителей к работе с защищаемой информацией и матрицы доступа;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обеспечивать исполнение мероприятий по защите информации, составляющей налоговую тайну, конфиденциальной информации и информации ограниченного распространения, документов «Для служебного пользования» и защите персональных данных при их обработке с использованием компьютерных средств и передаче по каналам связи;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проводить обработку персональных данных в строгом соответствии с нормативными правовыми актами и Регламентом обработки и защиты персональных данных (ПДн);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обеспечивать конфиденциальность своих паролей и ключей доступа к ресурсам информационной системы персональных данных (ИСПДн);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строго выполнять правила работы со средствами защиты ПДн, установленными на рабочей станции;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 -</w:t>
            </w:r>
            <w:r w:rsidR="0033218E">
              <w:tab/>
              <w:t xml:space="preserve">обеспечивать безопасность ПДн и осуществлять проведение расследования инцидентов, связанных с фактами нарушения безопасности персональных данных и информационной безопасностью; </w:t>
            </w:r>
          </w:p>
          <w:p w:rsidR="0033218E" w:rsidRDefault="00F86D6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 </w:t>
            </w:r>
            <w:r w:rsidR="0033218E">
              <w:tab/>
              <w:t>осуществлять своевременное обновление  актуальных версий, изменений и дополнений ведомственных программных средств, нормативно-справочной информации, классификаторов, справочников и средств их ведения по извещениям ФАП ГНИВЦ ФНС России, и их своевременную выкладку на FTP-сервер для инспекций;</w:t>
            </w:r>
          </w:p>
          <w:p w:rsidR="0033218E" w:rsidRDefault="00087AF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обеспечивать работоспособное состояние программного обеспечения для обмена информацией в электронном виде и межведомственного взаимодействия;</w:t>
            </w:r>
          </w:p>
          <w:p w:rsidR="0033218E" w:rsidRDefault="00087AF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осуществлять организацию внедрения перспективных технологий развития информационно-телекоммуникационной системы на региональном и местном уровнях;</w:t>
            </w:r>
          </w:p>
          <w:p w:rsidR="0033218E" w:rsidRDefault="00087AF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обеспечивать внедрение организационной и технологической составляющих системы информационного взаимодействия подведомственных налоговых органов с налогоплательщиками с применением современных инфокоммуникационных и электронно-цифровых технологий;</w:t>
            </w:r>
          </w:p>
          <w:p w:rsidR="0033218E" w:rsidRDefault="00087AF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подготавливать организационно-распорядительную документацию по вопросам, отнесенным к компетенции отдела;</w:t>
            </w:r>
          </w:p>
          <w:p w:rsidR="0033218E" w:rsidRDefault="00087AF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организовывать и проводить работы по информационно-технологическому взаимодействию и информационному обмену с налоговыми органами, органами и организациями, находящимися в ведении ФНС России, ФКУ «Налог-Сервис», его филиалами и подразделениями, федеральными ведомствами, органами местного самоуправления, фондами и организациями;</w:t>
            </w:r>
          </w:p>
          <w:p w:rsidR="0033218E" w:rsidRDefault="00087AF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обеспечивать контроль за аппаратно-программными средствами в структурных подразделениях аппарата Управления: сетевых ресурсов корпоративной вычислительной сети; баз данных; систем электронного документооборота; систем разграничения доступа к информационным ресурсам; региональной системы телекоммуникаций (РСТК), интеграции с Федеральной системой телекоммуникаций (ФСТК); Internet/Intranet-сети Управления;</w:t>
            </w:r>
          </w:p>
          <w:p w:rsidR="0033218E" w:rsidRDefault="00931BF4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обеспечивать устранение и ремонт неисправных СВТ, в т.ч. серверов, телекоммуникационного и сетевого оборудования в аппарате Управления и  подведомственных инспекций;</w:t>
            </w:r>
          </w:p>
          <w:p w:rsidR="0033218E" w:rsidRDefault="00931BF4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осуществлять контроль за гарантийным техобслуживанием компьютерного, серверного и телекоммуникационного оборудования;</w:t>
            </w:r>
          </w:p>
          <w:p w:rsidR="0033218E" w:rsidRDefault="00931BF4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осуществлять работы по обеспечению и контролю за лицензиями и сертификатами на используемое прикладное ведомственное программное обеспечение  и общесистемное программное обеспечение, и на средства крипттозашиты информации; </w:t>
            </w:r>
          </w:p>
          <w:p w:rsidR="0033218E" w:rsidRDefault="00021F29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осуществлять организационно-методическое руководство, контроль и  координацию деятельности подведомственных налоговых органов по проведению подготовительных работ и внедрению автоматизированной информационной системы в части, относящейся к компетенции отдела; </w:t>
            </w:r>
          </w:p>
          <w:p w:rsidR="0033218E" w:rsidRDefault="00021F29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 </w:t>
            </w:r>
            <w:r w:rsidR="0033218E">
              <w:tab/>
              <w:t>обеспечивать работоспособность и контроль  единого клиентского приложения АИС , в т.ч. посредством направления обращений  в Учреждение, контролировать и обеспечивать указанные работы по инспекциям;</w:t>
            </w:r>
          </w:p>
          <w:p w:rsidR="0033218E" w:rsidRDefault="00C70396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участвовать в проведении комплексных, тематических, дистанционных (и иных) аудиторских проверках, а также проводить </w:t>
            </w:r>
            <w:r w:rsidR="0033218E">
              <w:lastRenderedPageBreak/>
              <w:t>дистанционный мониторинг подведомственных налоговых инспекций по вопросам, информатизации, телекоммуникаций, организации информационной безопасности и технической защите информации, а также иным вопросам, входящим в компетенцию отдела, с оказанием необходимой практической и методологической помощи;</w:t>
            </w:r>
          </w:p>
          <w:p w:rsidR="0033218E" w:rsidRDefault="00C70396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осуществлять в установленном порядке подготовку ответов на письма и запросы сторонних организаций и обращений граждан, в том числе входящей в перечень сведений ограниченного распространения в органах ФНС России, по вопросам, относящимся к компетенции отдела в соответствии  с требованиями законодательства по защите информации;</w:t>
            </w:r>
          </w:p>
          <w:p w:rsidR="0033218E" w:rsidRDefault="009A06A6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участвовать в работе по подготовке соглашений о порядке взаимодействия с органами, министерствами, ведомствами и организациями при обмене информацией в электронном виде;   </w:t>
            </w:r>
          </w:p>
          <w:p w:rsidR="0033218E" w:rsidRDefault="009A06A6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осуществлять работоспособное состояние ведомственных программных комплексов (далее- ПК), установку серверных частей, изменений и дополнений к версиям ПК в аппарате Управления, подведомственных инспекций, а также посредством направления обращений в Учреждение для обеспечения работы клиентской части ведомственных программ и по защите информации; </w:t>
            </w:r>
          </w:p>
          <w:p w:rsidR="0033218E" w:rsidRDefault="00131BCC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осуществлять контроль за работоспособным состоянием системы электронного документооборота, и обеспечивать  контроль и настройки для обращений граждан;  </w:t>
            </w:r>
          </w:p>
          <w:p w:rsidR="0033218E" w:rsidRDefault="00393AB2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осуществлять координацию работ и обеспечение  работоспособного состояния телекоммуникационных узлов спутниковых каналов связи и IP-телефонии налоговых органов;</w:t>
            </w:r>
          </w:p>
          <w:p w:rsidR="0033218E" w:rsidRDefault="00393AB2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выполнять работы администратора удаленного доступа к федеральным информационным ресурсам, администратора безопасности, администратора по генерации электронных подписей, СКЗИ, контура безопасности и своевременного обновления адресных книг, списков отзыва сертификатов;</w:t>
            </w:r>
          </w:p>
          <w:p w:rsidR="0033218E" w:rsidRDefault="00E77E8B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осуществлять мониторинг работоспособности интерактивных сервисов «Личного кабинета налогоплательщиков для физического лица» с использованием Системы мониторинга, обеспечивать работоспособное состояние web-сервера для функционирования Интернет-сервиса «Личный кабинет налогоплательщика для ФЛ», а также «ЛК для ЮЛ» и «ЛК для ИП» и  ДоходГС;</w:t>
            </w:r>
          </w:p>
          <w:p w:rsidR="0033218E" w:rsidRDefault="00E77E8B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обеспечивать качественное и своевременное формирование и представление отчетной и иной информации по предмету деятельности отдела, в том числе по форме отчета «3-ИНФОРМ»;</w:t>
            </w:r>
          </w:p>
          <w:p w:rsidR="0033218E" w:rsidRDefault="00CA563A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исполнять приказы, распоряжения и указания вышестоящих, в порядке подчиненности, руководителей;</w:t>
            </w:r>
          </w:p>
          <w:p w:rsidR="0033218E" w:rsidRDefault="00CA563A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 xml:space="preserve">обеспечивать рабочее состояние СВТ и программного обеспечения учебного класса; </w:t>
            </w:r>
          </w:p>
          <w:p w:rsidR="0033218E" w:rsidRDefault="00CA563A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осуществлять учет и предложения по распределению средств вычислительной техники,  телекоммуникационного и сетевого оборудования, в аппарате Управления и по подведомственным инспекциям;</w:t>
            </w:r>
          </w:p>
          <w:p w:rsidR="0033218E" w:rsidRDefault="00BF0E9D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осуществлять анализ, количественную оценку потребности в СВТ, периферийном, сетевом и телекоммуникационном оборудовании структурных отделов Управления и подведомственных инспекций, разработку предложений по их доукомплектованию;</w:t>
            </w:r>
          </w:p>
          <w:p w:rsidR="0033218E" w:rsidRDefault="00BE5B15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проводить мониторинг состояния информатизации и телекоммуникаций в аппарате Управления и подведомственных инспекциях;</w:t>
            </w:r>
          </w:p>
          <w:p w:rsidR="0033218E" w:rsidRDefault="00BE5B15" w:rsidP="003321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-</w:t>
            </w:r>
            <w:r w:rsidR="0033218E">
              <w:t>.</w:t>
            </w:r>
            <w:r w:rsidR="0033218E">
              <w:tab/>
              <w:t xml:space="preserve">обеспечивать подготовку и проведение работ по списанию неработоспособной, непригодной к эксплуатации и устаревшей техники с учетом износа; </w:t>
            </w:r>
          </w:p>
          <w:p w:rsidR="0033218E" w:rsidRDefault="003756A7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организовывать совещания и семинары, по вопросам, отнесенным к компетенции отдела, принимать участие в работе совещаний и семинаров, организуемых другими отделами;</w:t>
            </w:r>
          </w:p>
          <w:p w:rsidR="0033218E" w:rsidRDefault="00632043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обеспечивать качественное и своевременное представление информации по предмету деятельности отдела;</w:t>
            </w:r>
          </w:p>
          <w:p w:rsidR="0033218E" w:rsidRDefault="00632043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контролировать и обеспечивать осуществление межуровневого обмена с использованием WEB-сервисов и FTP-технологий;</w:t>
            </w:r>
          </w:p>
          <w:p w:rsidR="0033218E" w:rsidRDefault="00632043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контролировать и обеспечивать работоспособность ПО АИС «Шлюз», ПК «СГДС» и FTP-серверов;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контролировать, формировать, вести и обеспечивать актуальное состояние  информационных ресурсов «Электронный каталог подключений» и «Электронный паспорт оборудования»;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соблюдать нормы служебной деловой этики, установленных в Управлении правил внутреннего трудового распорядка, порядка работы со служебной информацией;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3218E">
              <w:tab/>
              <w:t>осуществлять работу с документами ограниченного распространения (служебного пользования), конфиденциальной информации в пределах своей компетенции;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осуществлять учет и выдачу небумажных носителей документов "Для служебного пользования";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строго соблюдать меры по защите информации, служебной, государственной или иной охраняемой законом тайны;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вести в установленном порядке делопроизводство и хранение документов отдела, осуществлять их передачу на архивное хранение;</w:t>
            </w:r>
          </w:p>
          <w:p w:rsidR="0033218E" w:rsidRDefault="00A36BCF" w:rsidP="0033218E">
            <w:pPr>
              <w:autoSpaceDE w:val="0"/>
              <w:autoSpaceDN w:val="0"/>
              <w:adjustRightInd w:val="0"/>
              <w:jc w:val="both"/>
            </w:pPr>
            <w:r>
              <w:t xml:space="preserve"> -</w:t>
            </w:r>
            <w:r w:rsidR="0033218E">
              <w:tab/>
              <w:t>всемерно способствовать формированию и укреплению благоприятного морально-психологического климата в отделе.</w:t>
            </w:r>
          </w:p>
          <w:p w:rsidR="009A06A6" w:rsidRDefault="00150261" w:rsidP="009A06A6">
            <w:pPr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  <w:p w:rsidR="00A50A38" w:rsidRDefault="00A74183" w:rsidP="00E50095">
            <w:pPr>
              <w:autoSpaceDE w:val="0"/>
              <w:autoSpaceDN w:val="0"/>
              <w:adjustRightInd w:val="0"/>
              <w:jc w:val="both"/>
            </w:pPr>
            <w:r>
              <w:t xml:space="preserve">                             </w:t>
            </w:r>
            <w:r w:rsidR="00A50A38" w:rsidRPr="000D1A7E">
              <w:t xml:space="preserve">    Ответственность</w:t>
            </w:r>
          </w:p>
          <w:p w:rsidR="00B12786" w:rsidRDefault="00B12786" w:rsidP="00E50095">
            <w:pPr>
              <w:autoSpaceDE w:val="0"/>
              <w:autoSpaceDN w:val="0"/>
              <w:adjustRightInd w:val="0"/>
              <w:jc w:val="both"/>
            </w:pPr>
          </w:p>
          <w:p w:rsidR="007B0378" w:rsidRDefault="003B3A30" w:rsidP="007B0378">
            <w:pPr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  <w:r w:rsidR="007B0378">
              <w:t>Главный специалист-эксперт несет персональную ответственность за качественное и своевременное выполнение задач и функций, возложенных на него и на отдел, за соблюдение действующего законодательства, приказов и распоряжений Минфина России и руководства Федеральной налоговой службы, УФНС России по РТ, за сохранность имущества и документов, находящихся в ведении отдела, за соблюдение мер по защите информации, служебной, государственной или иной охраняемой законом тайны, за соблюдение пропускного и внутриобъектового режима, правил внутреннего распорядка, за состояние трудовой и исполнительской дисциплины отдела.</w:t>
            </w:r>
          </w:p>
          <w:p w:rsidR="007B0378" w:rsidRDefault="003B3A30" w:rsidP="007B0378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7B0378">
              <w:t xml:space="preserve">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</w:r>
          </w:p>
          <w:p w:rsidR="00B12786" w:rsidRDefault="00B12786" w:rsidP="00E50095">
            <w:pPr>
              <w:autoSpaceDE w:val="0"/>
              <w:autoSpaceDN w:val="0"/>
              <w:adjustRightInd w:val="0"/>
              <w:jc w:val="both"/>
            </w:pPr>
          </w:p>
          <w:p w:rsidR="00A50A38" w:rsidRPr="001B0F3D" w:rsidRDefault="003B3A30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A50A38">
              <w:rPr>
                <w:sz w:val="28"/>
                <w:szCs w:val="28"/>
              </w:rPr>
              <w:t xml:space="preserve">   </w:t>
            </w:r>
            <w:r w:rsidR="00A50A38" w:rsidRPr="001B0F3D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и результативности</w:t>
            </w:r>
          </w:p>
          <w:p w:rsidR="00A50A38" w:rsidRPr="001B0F3D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B3A3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>профессиональной служебной деятельности</w:t>
            </w:r>
          </w:p>
          <w:p w:rsidR="00A50A38" w:rsidRPr="001B0F3D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>Эффективность профессиональной служебной деятельности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специалиста-эксперта отдела обеспечения оценивается по </w:t>
            </w:r>
          </w:p>
          <w:p w:rsidR="00A50A38" w:rsidRPr="001B0F3D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>следующим показателям: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выполняемому объему работы и интенсивности труда, способности 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sz w:val="28"/>
                <w:szCs w:val="28"/>
              </w:rPr>
            </w:pPr>
            <w:r w:rsidRPr="001B0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высокую работоспособность в экстремальных условиях</w:t>
            </w:r>
            <w:r w:rsidRPr="005F7001">
              <w:rPr>
                <w:sz w:val="28"/>
                <w:szCs w:val="28"/>
              </w:rPr>
              <w:t xml:space="preserve">, </w:t>
            </w:r>
          </w:p>
          <w:p w:rsidR="00A50A38" w:rsidRPr="00F32D93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CB">
              <w:rPr>
                <w:b/>
                <w:sz w:val="28"/>
                <w:szCs w:val="28"/>
              </w:rPr>
              <w:t xml:space="preserve">  </w:t>
            </w:r>
            <w:r w:rsidR="00372CDE" w:rsidRPr="00B05EAE">
              <w:rPr>
                <w:sz w:val="28"/>
                <w:szCs w:val="28"/>
              </w:rPr>
              <w:t>С</w:t>
            </w:r>
            <w:r w:rsidRPr="00B05EAE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Pr="009A42CB">
              <w:rPr>
                <w:rFonts w:ascii="Times New Roman" w:hAnsi="Times New Roman" w:cs="Times New Roman"/>
                <w:sz w:val="24"/>
                <w:szCs w:val="24"/>
              </w:rPr>
              <w:t>юдению служебной</w:t>
            </w: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дисциплины;</w:t>
            </w:r>
          </w:p>
          <w:p w:rsidR="00A50A38" w:rsidRPr="00F32D93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своевременности и оперативности выполнения поручений;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качеству выполненной работы (подготовке документов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с установленными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ебованиями, полному и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логичному изложению </w:t>
            </w: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материала, юриди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 грамотному 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составлению до документа,  </w:t>
            </w: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отсутствию стилистических и</w:t>
            </w:r>
          </w:p>
          <w:p w:rsidR="00A50A38" w:rsidRPr="00F32D93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D93">
              <w:rPr>
                <w:rFonts w:ascii="Times New Roman" w:hAnsi="Times New Roman" w:cs="Times New Roman"/>
                <w:sz w:val="24"/>
                <w:szCs w:val="24"/>
              </w:rPr>
              <w:t>грамматических ошибок);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профессиональной компетентност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(знанию законодательных и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иных </w:t>
            </w: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актов, широте профессионального</w:t>
            </w:r>
          </w:p>
          <w:p w:rsidR="00A50A38" w:rsidRPr="00E00F6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кругозора, умению работать с документами);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способности четко организовывать и планировать выполнение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порученных заданий, умению рационально использовать рабочее</w:t>
            </w:r>
          </w:p>
          <w:p w:rsidR="00A50A38" w:rsidRPr="00E00F6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время, расставлять приоритеты;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творческому подходу к решению поставленных задач, активности и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инициативе в освоении новых компьютерных и информационных</w:t>
            </w:r>
          </w:p>
          <w:p w:rsidR="00A50A3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технологий, способности быстро адаптироваться к новым условиям</w:t>
            </w:r>
          </w:p>
          <w:p w:rsidR="00A50A38" w:rsidRPr="00E00F68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и требованиям;</w:t>
            </w:r>
          </w:p>
          <w:p w:rsidR="00A50A38" w:rsidRPr="00AE6059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sz w:val="28"/>
                <w:szCs w:val="28"/>
              </w:rPr>
            </w:pPr>
            <w:r w:rsidRPr="00E00F68">
              <w:rPr>
                <w:rFonts w:ascii="Times New Roman" w:hAnsi="Times New Roman" w:cs="Times New Roman"/>
                <w:sz w:val="24"/>
                <w:szCs w:val="24"/>
              </w:rPr>
              <w:t>осознанию ответственности за последствия своих действий.</w:t>
            </w:r>
          </w:p>
        </w:tc>
      </w:tr>
      <w:tr w:rsidR="00A50A38" w:rsidRPr="00AE6059" w:rsidTr="00E50095">
        <w:trPr>
          <w:trHeight w:val="375"/>
        </w:trPr>
        <w:tc>
          <w:tcPr>
            <w:tcW w:w="2157" w:type="dxa"/>
          </w:tcPr>
          <w:p w:rsidR="00A50A38" w:rsidRPr="00F00009" w:rsidRDefault="00300FC4" w:rsidP="00E5009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Старший государственный налоговый инспектор </w:t>
            </w:r>
          </w:p>
        </w:tc>
        <w:tc>
          <w:tcPr>
            <w:tcW w:w="7797" w:type="dxa"/>
          </w:tcPr>
          <w:p w:rsidR="000B01A6" w:rsidRPr="007D160F" w:rsidRDefault="000D7BE1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  <w:p w:rsidR="005E55CB" w:rsidRDefault="000B01A6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r w:rsidR="005E55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13D3E" w:rsidRDefault="00FD3D1B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01A6" w:rsidRPr="007D1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7D160F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задач и функций, возложенных на</w:t>
            </w:r>
          </w:p>
          <w:p w:rsidR="00D13D3E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отдел, в части  осуществления работы по направлению деятельности</w:t>
            </w:r>
          </w:p>
          <w:p w:rsidR="0011641A" w:rsidRPr="007D160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 xml:space="preserve"> отдела;</w:t>
            </w:r>
          </w:p>
          <w:p w:rsidR="00D13D3E" w:rsidRDefault="00FD3D1B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1641A" w:rsidRPr="007D160F">
              <w:rPr>
                <w:rFonts w:ascii="Times New Roman" w:hAnsi="Times New Roman" w:cs="Times New Roman"/>
                <w:sz w:val="24"/>
                <w:szCs w:val="24"/>
              </w:rPr>
              <w:t>осуществлять качественное и своевременное рассмотрение</w:t>
            </w:r>
          </w:p>
          <w:p w:rsidR="00D13D3E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материалов по вопросам, относящимся к направлениям деятельности</w:t>
            </w:r>
          </w:p>
          <w:p w:rsidR="0011641A" w:rsidRPr="007D160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старшего государственного налогового инспектора Управления;</w:t>
            </w:r>
          </w:p>
          <w:p w:rsidR="00D13D3E" w:rsidRDefault="00BE339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1641A" w:rsidRPr="007D160F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правильностью применения к</w:t>
            </w:r>
          </w:p>
          <w:p w:rsidR="00D13D3E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налогоплательщикам мер ответственности, предусмотренных</w:t>
            </w:r>
          </w:p>
          <w:p w:rsidR="0011641A" w:rsidRPr="007D160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0F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Федерации;</w:t>
            </w:r>
          </w:p>
          <w:p w:rsidR="00BE339A" w:rsidRDefault="00BE339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7D160F">
              <w:rPr>
                <w:rFonts w:ascii="Times New Roman" w:hAnsi="Times New Roman" w:cs="Times New Roman"/>
                <w:sz w:val="24"/>
                <w:szCs w:val="24"/>
              </w:rPr>
              <w:t>рассматривать материалы налоговых проверок, и выработка</w:t>
            </w:r>
          </w:p>
          <w:p w:rsidR="00D13D3E" w:rsidRDefault="00BE339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641A" w:rsidRPr="007D160F">
              <w:rPr>
                <w:rFonts w:ascii="Times New Roman" w:hAnsi="Times New Roman" w:cs="Times New Roman"/>
                <w:sz w:val="24"/>
                <w:szCs w:val="24"/>
              </w:rPr>
              <w:t xml:space="preserve">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ним;</w:t>
            </w:r>
          </w:p>
          <w:p w:rsidR="00C3607B" w:rsidRDefault="00C3607B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представлять интересы Управления и подведомственных</w:t>
            </w:r>
          </w:p>
          <w:p w:rsidR="00C3607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органов в арбитражных судах и судах общей </w:t>
            </w:r>
          </w:p>
          <w:p w:rsidR="0011641A" w:rsidRPr="00BE339A" w:rsidRDefault="00C3607B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юрисдикции;</w:t>
            </w:r>
          </w:p>
          <w:p w:rsidR="00C3607B" w:rsidRDefault="00C3607B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инициировать проверки работы подведомственных налоговых </w:t>
            </w:r>
          </w:p>
          <w:p w:rsidR="0011641A" w:rsidRPr="00BE339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>органов, вырабатывать решения по итогам их проведения;</w:t>
            </w:r>
          </w:p>
          <w:p w:rsidR="00CE529A" w:rsidRDefault="00CE529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рассматривать заявления, предложения, жалобы граждан и</w:t>
            </w:r>
          </w:p>
          <w:p w:rsidR="007D65AD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 в пределах своей компетенции; </w:t>
            </w:r>
            <w:r w:rsidR="007D6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65AD" w:rsidRDefault="007D65AD" w:rsidP="000C6253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своевременно и качественно исполнять поручения руководителя</w:t>
            </w:r>
          </w:p>
          <w:p w:rsidR="00AF3F5A" w:rsidRDefault="00B654E9" w:rsidP="007D65AD">
            <w:pPr>
              <w:pStyle w:val="ConsPlusNormal"/>
              <w:tabs>
                <w:tab w:val="right" w:pos="9923"/>
              </w:tabs>
              <w:ind w:left="-426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заместителя руководителя Управления, начальника</w:t>
            </w:r>
          </w:p>
          <w:p w:rsidR="00415233" w:rsidRDefault="00AF3F5A" w:rsidP="007D65AD">
            <w:pPr>
              <w:pStyle w:val="ConsPlusNormal"/>
              <w:tabs>
                <w:tab w:val="right" w:pos="9923"/>
              </w:tabs>
              <w:ind w:left="-426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отдела Управления, данные в пределах их полномочий,</w:t>
            </w:r>
          </w:p>
          <w:p w:rsidR="0011641A" w:rsidRPr="00BE339A" w:rsidRDefault="00415233" w:rsidP="007D65AD">
            <w:pPr>
              <w:pStyle w:val="ConsPlusNormal"/>
              <w:tabs>
                <w:tab w:val="right" w:pos="9923"/>
              </w:tabs>
              <w:ind w:left="-426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установленных законодательством Российской Федерации;</w:t>
            </w:r>
          </w:p>
          <w:p w:rsidR="008F168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>в целях обеспечения эффективной работы Управления своевременно</w:t>
            </w:r>
          </w:p>
          <w:p w:rsidR="008F168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и добросовестно, на высоком профессиональном уровне исполнять</w:t>
            </w:r>
          </w:p>
          <w:p w:rsidR="008F168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должностные обязанности в соответствии с настоящим</w:t>
            </w:r>
          </w:p>
          <w:p w:rsidR="0011641A" w:rsidRPr="00BE339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Регламентом;</w:t>
            </w:r>
          </w:p>
          <w:p w:rsidR="00E50C7E" w:rsidRDefault="008F168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налогового  контроля, связанные с</w:t>
            </w:r>
          </w:p>
          <w:p w:rsidR="00E50C7E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осуществлением оперативно-розыскной деятельности</w:t>
            </w:r>
          </w:p>
          <w:p w:rsidR="0011641A" w:rsidRPr="00BE339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уполномоченными органами, в рамках своей компетенции;</w:t>
            </w:r>
          </w:p>
          <w:p w:rsidR="0011641A" w:rsidRDefault="00E50C7E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BE339A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охраны труда и техники безопасности;</w:t>
            </w:r>
          </w:p>
          <w:p w:rsidR="00106515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проверочные мероприятия, а также иные мероприятия</w:t>
            </w:r>
          </w:p>
          <w:p w:rsidR="005F77C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t>налогового контроля, рассматривать материалы налоговых проверок и</w:t>
            </w:r>
          </w:p>
          <w:p w:rsidR="0011641A" w:rsidRPr="00BE339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решения по ним;</w:t>
            </w:r>
          </w:p>
          <w:p w:rsidR="005F77CA" w:rsidRDefault="0093433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93433A">
              <w:rPr>
                <w:rFonts w:ascii="Times New Roman" w:hAnsi="Times New Roman" w:cs="Times New Roman"/>
                <w:sz w:val="24"/>
                <w:szCs w:val="24"/>
              </w:rPr>
              <w:t>беречь государственное имущество, в том числе предоставленное</w:t>
            </w:r>
          </w:p>
          <w:p w:rsidR="0011641A" w:rsidRPr="0093433A" w:rsidRDefault="0011641A" w:rsidP="005F77CA">
            <w:pPr>
              <w:pStyle w:val="ConsPlusNormal"/>
              <w:tabs>
                <w:tab w:val="right" w:pos="9923"/>
              </w:tabs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 xml:space="preserve"> ему для исполнения должностных обязанностей, обеспечивать его целевое использование;</w:t>
            </w:r>
          </w:p>
          <w:p w:rsidR="00A209CA" w:rsidRDefault="00444700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93433A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соблюдение налоговой и иной охраняемой законом</w:t>
            </w:r>
          </w:p>
          <w:p w:rsidR="00037A6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>тайны в соответствии с Налоговым кодексом Российской Федерации,</w:t>
            </w:r>
          </w:p>
          <w:p w:rsidR="0011641A" w:rsidRPr="0093433A" w:rsidRDefault="0011641A" w:rsidP="00E11954">
            <w:pPr>
              <w:pStyle w:val="ConsPlusNormal"/>
              <w:tabs>
                <w:tab w:val="right" w:pos="9923"/>
              </w:tabs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>федеральными законами и иными нормативными правовыми актами;</w:t>
            </w:r>
          </w:p>
          <w:p w:rsidR="00241664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сведения о своих доходах, об имуществе и </w:t>
            </w:r>
          </w:p>
          <w:p w:rsidR="00241664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>обязательствах имущественного характера, а также супруга (супруги)</w:t>
            </w:r>
          </w:p>
          <w:p w:rsidR="0011641A" w:rsidRPr="0093433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>и несовершеннолетних детей;</w:t>
            </w:r>
          </w:p>
          <w:p w:rsidR="00241664" w:rsidRDefault="00444700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93433A">
              <w:rPr>
                <w:rFonts w:ascii="Times New Roman" w:hAnsi="Times New Roman" w:cs="Times New Roman"/>
                <w:sz w:val="24"/>
                <w:szCs w:val="24"/>
              </w:rPr>
              <w:t>сообщать представителю нанимателя о личной заинтересованности</w:t>
            </w:r>
          </w:p>
          <w:p w:rsidR="0060390E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 xml:space="preserve"> при исполнении должностных обязанностей, </w:t>
            </w:r>
            <w:r w:rsidR="00E42FDC">
              <w:rPr>
                <w:rFonts w:ascii="Times New Roman" w:hAnsi="Times New Roman" w:cs="Times New Roman"/>
                <w:sz w:val="24"/>
                <w:szCs w:val="24"/>
              </w:rPr>
              <w:t>кот</w:t>
            </w:r>
            <w:r w:rsidR="0060390E">
              <w:rPr>
                <w:rFonts w:ascii="Times New Roman" w:hAnsi="Times New Roman" w:cs="Times New Roman"/>
                <w:sz w:val="24"/>
                <w:szCs w:val="24"/>
              </w:rPr>
              <w:t>орых м</w:t>
            </w: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>ожет</w:t>
            </w:r>
          </w:p>
          <w:p w:rsidR="00BC7BCA" w:rsidRDefault="0060390E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641A" w:rsidRPr="0093433A">
              <w:rPr>
                <w:rFonts w:ascii="Times New Roman" w:hAnsi="Times New Roman" w:cs="Times New Roman"/>
                <w:sz w:val="24"/>
                <w:szCs w:val="24"/>
              </w:rPr>
              <w:t>ривести</w:t>
            </w:r>
            <w:r w:rsidR="00BC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93433A">
              <w:rPr>
                <w:rFonts w:ascii="Times New Roman" w:hAnsi="Times New Roman" w:cs="Times New Roman"/>
                <w:sz w:val="24"/>
                <w:szCs w:val="24"/>
              </w:rPr>
              <w:t>к конфликту интересов, принимать меры</w:t>
            </w:r>
            <w:r w:rsidR="00BC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93433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11641A" w:rsidRPr="0093433A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 xml:space="preserve"> предотвращению такого</w:t>
            </w:r>
            <w:r w:rsidR="00BC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33A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конфликта;</w:t>
            </w:r>
          </w:p>
          <w:p w:rsidR="00286C16" w:rsidRDefault="00444700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444700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допускать конфликтных ситуаций, способных нанести ущерб </w:t>
            </w:r>
          </w:p>
          <w:p w:rsidR="00BB0B29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700">
              <w:rPr>
                <w:rFonts w:ascii="Times New Roman" w:hAnsi="Times New Roman" w:cs="Times New Roman"/>
                <w:sz w:val="24"/>
                <w:szCs w:val="24"/>
              </w:rPr>
              <w:t>собственной репутации или авторитету ФНС России, Управления,</w:t>
            </w:r>
          </w:p>
          <w:p w:rsidR="0011641A" w:rsidRPr="00444700" w:rsidRDefault="00BB0B29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444700">
              <w:rPr>
                <w:rFonts w:ascii="Times New Roman" w:hAnsi="Times New Roman" w:cs="Times New Roman"/>
                <w:sz w:val="24"/>
                <w:szCs w:val="24"/>
              </w:rPr>
              <w:t>подведомственным налоговым органам;</w:t>
            </w:r>
          </w:p>
          <w:p w:rsidR="00BB0B29" w:rsidRDefault="00DD6993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444700">
              <w:rPr>
                <w:rFonts w:ascii="Times New Roman" w:hAnsi="Times New Roman" w:cs="Times New Roman"/>
                <w:sz w:val="24"/>
                <w:szCs w:val="24"/>
              </w:rPr>
              <w:t>уведомлять представителя нанимателя обо всех случаях обращения к</w:t>
            </w:r>
          </w:p>
          <w:p w:rsidR="00BB0B29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700">
              <w:rPr>
                <w:rFonts w:ascii="Times New Roman" w:hAnsi="Times New Roman" w:cs="Times New Roman"/>
                <w:sz w:val="24"/>
                <w:szCs w:val="24"/>
              </w:rPr>
              <w:t>нему в целях склонения к совершению коррупционных</w:t>
            </w:r>
          </w:p>
          <w:p w:rsidR="0011641A" w:rsidRPr="00444700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700">
              <w:rPr>
                <w:rFonts w:ascii="Times New Roman" w:hAnsi="Times New Roman" w:cs="Times New Roman"/>
                <w:sz w:val="24"/>
                <w:szCs w:val="24"/>
              </w:rPr>
              <w:t>правонарушений;</w:t>
            </w:r>
          </w:p>
          <w:p w:rsidR="00B17217" w:rsidRDefault="00DD6993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444700">
              <w:rPr>
                <w:rFonts w:ascii="Times New Roman" w:hAnsi="Times New Roman" w:cs="Times New Roman"/>
                <w:sz w:val="24"/>
                <w:szCs w:val="24"/>
              </w:rPr>
              <w:t>не совершать поступки, порочащие честь и достоинство</w:t>
            </w:r>
          </w:p>
          <w:p w:rsidR="0011641A" w:rsidRPr="00444700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700">
              <w:rPr>
                <w:rFonts w:ascii="Times New Roman" w:hAnsi="Times New Roman" w:cs="Times New Roman"/>
                <w:sz w:val="24"/>
                <w:szCs w:val="24"/>
              </w:rPr>
              <w:t>государственного гражданского служащего;</w:t>
            </w:r>
          </w:p>
          <w:p w:rsidR="00B17217" w:rsidRDefault="005E1AC5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444700">
              <w:rPr>
                <w:rFonts w:ascii="Times New Roman" w:hAnsi="Times New Roman" w:cs="Times New Roman"/>
                <w:sz w:val="24"/>
                <w:szCs w:val="24"/>
              </w:rPr>
              <w:t>проявлять корректность в обращении с гражданами и работниками</w:t>
            </w:r>
          </w:p>
          <w:p w:rsidR="0011641A" w:rsidRPr="00444700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700">
              <w:rPr>
                <w:rFonts w:ascii="Times New Roman" w:hAnsi="Times New Roman" w:cs="Times New Roman"/>
                <w:sz w:val="24"/>
                <w:szCs w:val="24"/>
              </w:rPr>
              <w:t>ФНС России, Управления, подведомственных налоговых органов;</w:t>
            </w:r>
          </w:p>
          <w:p w:rsidR="007610EC" w:rsidRDefault="00077564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444700">
              <w:rPr>
                <w:rFonts w:ascii="Times New Roman" w:hAnsi="Times New Roman" w:cs="Times New Roman"/>
                <w:sz w:val="24"/>
                <w:szCs w:val="24"/>
              </w:rPr>
              <w:t>соблюдать установленные правила служебного распорядка и порядок</w:t>
            </w:r>
          </w:p>
          <w:p w:rsidR="0011641A" w:rsidRPr="007610E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700">
              <w:rPr>
                <w:rFonts w:ascii="Times New Roman" w:hAnsi="Times New Roman" w:cs="Times New Roman"/>
                <w:sz w:val="24"/>
                <w:szCs w:val="24"/>
              </w:rPr>
              <w:t>работы со служебной</w:t>
            </w:r>
            <w:r w:rsidRPr="0011641A">
              <w:rPr>
                <w:sz w:val="28"/>
                <w:szCs w:val="28"/>
              </w:rPr>
              <w:t xml:space="preserve"> </w:t>
            </w:r>
            <w:r w:rsidRPr="007610EC">
              <w:rPr>
                <w:rFonts w:ascii="Times New Roman" w:hAnsi="Times New Roman" w:cs="Times New Roman"/>
                <w:sz w:val="24"/>
                <w:szCs w:val="24"/>
              </w:rPr>
              <w:t>информацией;</w:t>
            </w:r>
          </w:p>
          <w:p w:rsidR="0011641A" w:rsidRPr="007610EC" w:rsidRDefault="008F0226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7610EC">
              <w:rPr>
                <w:rFonts w:ascii="Times New Roman" w:hAnsi="Times New Roman" w:cs="Times New Roman"/>
                <w:sz w:val="24"/>
                <w:szCs w:val="24"/>
              </w:rPr>
              <w:t>соблюдать Кодекс этики и служебного поведения;</w:t>
            </w:r>
          </w:p>
          <w:p w:rsidR="0089497B" w:rsidRDefault="00A14942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7610E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иные функции, предусмотренные Налоговым кодексом </w:t>
            </w:r>
          </w:p>
          <w:p w:rsidR="0089497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0E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законами и иными нормативными правовыми</w:t>
            </w:r>
          </w:p>
          <w:p w:rsidR="0011641A" w:rsidRPr="007610E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0EC">
              <w:rPr>
                <w:rFonts w:ascii="Times New Roman" w:hAnsi="Times New Roman" w:cs="Times New Roman"/>
                <w:sz w:val="24"/>
                <w:szCs w:val="24"/>
              </w:rPr>
              <w:t xml:space="preserve"> актами Российской Федерации.</w:t>
            </w:r>
          </w:p>
          <w:p w:rsidR="0011641A" w:rsidRPr="007610E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0EC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 по направлению деятельности отдела:</w:t>
            </w:r>
          </w:p>
          <w:p w:rsidR="00C25E5B" w:rsidRDefault="00AE2DF3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7610EC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проведением и качеством проведения</w:t>
            </w:r>
          </w:p>
          <w:p w:rsidR="00C25E5B" w:rsidRPr="00B67F8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0EC">
              <w:rPr>
                <w:rFonts w:ascii="Times New Roman" w:hAnsi="Times New Roman" w:cs="Times New Roman"/>
                <w:sz w:val="24"/>
                <w:szCs w:val="24"/>
              </w:rPr>
              <w:t xml:space="preserve"> подведомственными налоговыми органами</w:t>
            </w:r>
            <w:r w:rsidRPr="0011641A">
              <w:rPr>
                <w:sz w:val="28"/>
                <w:szCs w:val="28"/>
              </w:rPr>
              <w:t xml:space="preserve"> </w:t>
            </w:r>
            <w:r w:rsidRPr="00B67F8F">
              <w:rPr>
                <w:rFonts w:ascii="Times New Roman" w:hAnsi="Times New Roman" w:cs="Times New Roman"/>
                <w:sz w:val="24"/>
                <w:szCs w:val="24"/>
              </w:rPr>
              <w:t>всех форм</w:t>
            </w:r>
          </w:p>
          <w:p w:rsidR="007B42E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41A">
              <w:rPr>
                <w:sz w:val="28"/>
                <w:szCs w:val="28"/>
              </w:rPr>
              <w:t xml:space="preserve"> </w:t>
            </w: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налогового контроля, применяемых при проведении камеральных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проверок, а также вне рамок налоговых проверок;</w:t>
            </w:r>
          </w:p>
          <w:p w:rsidR="00720E17" w:rsidRDefault="001E0DFD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>организовывать  межведомственное взаимодействие</w:t>
            </w:r>
          </w:p>
          <w:p w:rsidR="00720E17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подведомственных налоговых органов с другими налоговыми</w:t>
            </w:r>
          </w:p>
          <w:p w:rsidR="00720E17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органами, между Управлениями, и с внешними структурами по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выявленным схемам уклонения от налогообложения;</w:t>
            </w:r>
          </w:p>
          <w:p w:rsidR="00AB60FB" w:rsidRDefault="00AB60FB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с правоохранительными,</w:t>
            </w:r>
          </w:p>
          <w:p w:rsidR="00895E8E" w:rsidRDefault="0011641A" w:rsidP="00AB60FB">
            <w:pPr>
              <w:pStyle w:val="ConsPlusNormal"/>
              <w:tabs>
                <w:tab w:val="right" w:pos="9923"/>
              </w:tabs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таможенными</w:t>
            </w:r>
          </w:p>
          <w:p w:rsidR="008F6F0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и иными контролирующими органами по вопросам, отнесённым к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установленной сфере деятельности;</w:t>
            </w:r>
          </w:p>
          <w:p w:rsidR="0021388F" w:rsidRDefault="00DB2E7E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 проведением контрольно-аналитических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установлению схем уклонения от налогообложения и его участников;</w:t>
            </w:r>
          </w:p>
          <w:p w:rsidR="001A1169" w:rsidRDefault="00DB2E7E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>проводить оценку и анализ эффективности и результативности</w:t>
            </w:r>
          </w:p>
          <w:p w:rsidR="001E359D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проведённых мероприятий налогового контроля в отношении </w:t>
            </w:r>
            <w:r w:rsidR="001E359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схем уклонения от налогообложения; </w:t>
            </w:r>
          </w:p>
          <w:p w:rsidR="00EE3271" w:rsidRDefault="005D1ABC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>согласовывать заключения по мероприятиям налогового контроля,</w:t>
            </w:r>
          </w:p>
          <w:p w:rsidR="00EE3271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проведённы</w:t>
            </w:r>
            <w:r w:rsidR="0097107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 подведомственными налоговыми органами в отношении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участников схем уклонения от налогообложения;</w:t>
            </w:r>
          </w:p>
          <w:p w:rsidR="00B51AD0" w:rsidRDefault="007F512F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 направлять в Межрегиональную инспекцию </w:t>
            </w:r>
          </w:p>
          <w:p w:rsidR="00B51AD0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Федеральной налоговой службы по камеральному контролю</w:t>
            </w:r>
          </w:p>
          <w:p w:rsidR="0011641A" w:rsidRPr="00C25E5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отчётность в рамках установленной компетенции; </w:t>
            </w:r>
          </w:p>
          <w:p w:rsidR="00C5328D" w:rsidRDefault="00C77A4E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25E5B">
              <w:rPr>
                <w:rFonts w:ascii="Times New Roman" w:hAnsi="Times New Roman" w:cs="Times New Roman"/>
                <w:sz w:val="24"/>
                <w:szCs w:val="24"/>
              </w:rPr>
              <w:t>проводить анализ деятельности налогоплательщиков выявленных с</w:t>
            </w:r>
          </w:p>
          <w:p w:rsidR="00E35AB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использованием ПК ИАР с низкой налоговой нагрузкой по налогу на</w:t>
            </w:r>
          </w:p>
          <w:p w:rsidR="00E35AB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прибыль организаций, выявление причин отражения низкой</w:t>
            </w:r>
          </w:p>
          <w:p w:rsidR="00E35ABB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E5B">
              <w:rPr>
                <w:rFonts w:ascii="Times New Roman" w:hAnsi="Times New Roman" w:cs="Times New Roman"/>
                <w:sz w:val="24"/>
                <w:szCs w:val="24"/>
              </w:rPr>
              <w:t>налоговой нагрузки и разрабатывать предложения и мероприятия по</w:t>
            </w:r>
          </w:p>
          <w:p w:rsidR="0011641A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устранению налогового разрыва;</w:t>
            </w:r>
          </w:p>
          <w:p w:rsidR="00E35ABB" w:rsidRPr="00C80B5F" w:rsidRDefault="006D7489" w:rsidP="006D7489">
            <w:pPr>
              <w:pStyle w:val="ConsPlusNormal"/>
              <w:tabs>
                <w:tab w:val="right" w:pos="9923"/>
              </w:tabs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4CE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80B5F">
              <w:rPr>
                <w:rFonts w:ascii="Times New Roman" w:hAnsi="Times New Roman" w:cs="Times New Roman"/>
                <w:sz w:val="24"/>
                <w:szCs w:val="24"/>
              </w:rPr>
              <w:t>оказывать методическую помощь подведомственным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5ABB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вопросам, отнесённым к</w:t>
            </w:r>
          </w:p>
          <w:p w:rsidR="0011641A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установленной сфере деятельности;</w:t>
            </w:r>
          </w:p>
          <w:p w:rsidR="000F2A60" w:rsidRPr="00C80B5F" w:rsidRDefault="00BD4CE7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C80B5F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аудиторских, тематических</w:t>
            </w:r>
          </w:p>
          <w:p w:rsidR="000F2A60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проверок внутреннего аудита подведомственных</w:t>
            </w:r>
          </w:p>
          <w:p w:rsidR="000F2A60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налоговых органов Республики Тыва по вопросам,</w:t>
            </w:r>
          </w:p>
          <w:p w:rsidR="0011641A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входящим в компетенцию отдела;</w:t>
            </w:r>
          </w:p>
          <w:p w:rsidR="000F2A60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подготавливать материалы по вопросам, находящимся</w:t>
            </w:r>
          </w:p>
          <w:p w:rsidR="000F2A60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в компетенции отдела, для публикации в средствах</w:t>
            </w:r>
          </w:p>
          <w:p w:rsidR="004A461C" w:rsidRPr="00C80B5F" w:rsidRDefault="0011641A" w:rsidP="006D7489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массовой информации и размещения на интернет-</w:t>
            </w:r>
          </w:p>
          <w:p w:rsidR="0011641A" w:rsidRPr="00C80B5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B5F">
              <w:rPr>
                <w:rFonts w:ascii="Times New Roman" w:hAnsi="Times New Roman" w:cs="Times New Roman"/>
                <w:sz w:val="24"/>
                <w:szCs w:val="24"/>
              </w:rPr>
              <w:t>сайте Службы;</w:t>
            </w:r>
          </w:p>
          <w:p w:rsidR="0011641A" w:rsidRPr="00DD6993" w:rsidRDefault="00BD4CE7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DD6993">
              <w:rPr>
                <w:rFonts w:ascii="Times New Roman" w:hAnsi="Times New Roman" w:cs="Times New Roman"/>
                <w:sz w:val="24"/>
                <w:szCs w:val="24"/>
              </w:rPr>
              <w:t>участвовать в обучении работников налоговых органов, проводить совещания, семинары, оказывать практическую помощь подведомственным налоговым органам Республики Тыва по вопросам, входящим в компетенцию отдела;</w:t>
            </w:r>
          </w:p>
          <w:p w:rsidR="0011641A" w:rsidRPr="00DD6993" w:rsidRDefault="009F1A18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641A" w:rsidRPr="00DD6993">
              <w:rPr>
                <w:rFonts w:ascii="Times New Roman" w:hAnsi="Times New Roman" w:cs="Times New Roman"/>
                <w:sz w:val="24"/>
                <w:szCs w:val="24"/>
              </w:rPr>
              <w:t>подготавливать информационные и аналитические материалы для руководства Управления по вопросам, входящим в компетенцию отдела;</w:t>
            </w:r>
          </w:p>
          <w:p w:rsidR="0011641A" w:rsidRPr="00DD6993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993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экономической учебы в отделе.</w:t>
            </w:r>
          </w:p>
          <w:p w:rsidR="00206E76" w:rsidRDefault="009F1A18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1641A" w:rsidRPr="00DD6993">
              <w:rPr>
                <w:rFonts w:ascii="Times New Roman" w:hAnsi="Times New Roman" w:cs="Times New Roman"/>
                <w:sz w:val="24"/>
                <w:szCs w:val="24"/>
              </w:rPr>
              <w:t>беспечивает методологическое и организационное осуществление</w:t>
            </w:r>
          </w:p>
          <w:p w:rsidR="000C038E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993">
              <w:rPr>
                <w:rFonts w:ascii="Times New Roman" w:hAnsi="Times New Roman" w:cs="Times New Roman"/>
                <w:sz w:val="24"/>
                <w:szCs w:val="24"/>
              </w:rPr>
              <w:t>работы Межрайонных инспекций ФНС России по Республике  Тыва</w:t>
            </w:r>
          </w:p>
          <w:p w:rsidR="00206E76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993">
              <w:rPr>
                <w:rFonts w:ascii="Times New Roman" w:hAnsi="Times New Roman" w:cs="Times New Roman"/>
                <w:sz w:val="24"/>
                <w:szCs w:val="24"/>
              </w:rPr>
              <w:t>(далее - территориальный</w:t>
            </w:r>
            <w:r w:rsidRPr="0011641A">
              <w:rPr>
                <w:sz w:val="28"/>
                <w:szCs w:val="28"/>
              </w:rPr>
              <w:t xml:space="preserve"> </w:t>
            </w: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>налоговый орган) по вопросам проведения</w:t>
            </w:r>
          </w:p>
          <w:p w:rsidR="0011641A" w:rsidRPr="00206E76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проверок</w:t>
            </w:r>
            <w:r w:rsidR="00206E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2E14" w:rsidRDefault="00206E76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2E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641A" w:rsidRPr="00206E76">
              <w:rPr>
                <w:rFonts w:ascii="Times New Roman" w:hAnsi="Times New Roman" w:cs="Times New Roman"/>
                <w:sz w:val="24"/>
                <w:szCs w:val="24"/>
              </w:rPr>
              <w:t>существляет мониторинг, обобщение и анализ результатов</w:t>
            </w:r>
          </w:p>
          <w:p w:rsidR="00C02E14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налоговых проверок, проводимых территориальными</w:t>
            </w:r>
          </w:p>
          <w:p w:rsidR="0011641A" w:rsidRPr="00206E76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налоговыми органами;</w:t>
            </w:r>
          </w:p>
          <w:p w:rsidR="0047249F" w:rsidRDefault="00C94AEE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1641A" w:rsidRPr="00206E76">
              <w:rPr>
                <w:rFonts w:ascii="Times New Roman" w:hAnsi="Times New Roman" w:cs="Times New Roman"/>
                <w:sz w:val="24"/>
                <w:szCs w:val="24"/>
              </w:rPr>
              <w:t>беспечивает единый методологический подход по вопросам</w:t>
            </w:r>
          </w:p>
          <w:p w:rsidR="0011641A" w:rsidRPr="00206E76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налогообложения:</w:t>
            </w:r>
          </w:p>
          <w:p w:rsidR="0011641A" w:rsidRPr="00206E76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>в виде налога на прибыль организаций;</w:t>
            </w:r>
          </w:p>
          <w:p w:rsidR="0011641A" w:rsidRPr="00206E76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76">
              <w:rPr>
                <w:rFonts w:ascii="Times New Roman" w:hAnsi="Times New Roman" w:cs="Times New Roman"/>
                <w:sz w:val="24"/>
                <w:szCs w:val="24"/>
              </w:rPr>
              <w:t>при выявлении взаимозависимых лиц и контролируемых сделок.</w:t>
            </w:r>
          </w:p>
          <w:p w:rsidR="00A02944" w:rsidRDefault="004766EC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1641A" w:rsidRPr="0047249F">
              <w:rPr>
                <w:rFonts w:ascii="Times New Roman" w:hAnsi="Times New Roman" w:cs="Times New Roman"/>
                <w:sz w:val="24"/>
                <w:szCs w:val="24"/>
              </w:rPr>
              <w:t>существляет организационно-методическое руководство работы</w:t>
            </w:r>
          </w:p>
          <w:p w:rsidR="008D77E4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налоговых органов по вопросам налогообложения</w:t>
            </w:r>
          </w:p>
          <w:p w:rsidR="008D77E4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F">
              <w:rPr>
                <w:rFonts w:ascii="Times New Roman" w:hAnsi="Times New Roman" w:cs="Times New Roman"/>
                <w:sz w:val="24"/>
                <w:szCs w:val="24"/>
              </w:rPr>
              <w:t xml:space="preserve"> по налогу на прибыль организаций и при выявлении</w:t>
            </w:r>
          </w:p>
          <w:p w:rsidR="0011641A" w:rsidRPr="0047249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F">
              <w:rPr>
                <w:rFonts w:ascii="Times New Roman" w:hAnsi="Times New Roman" w:cs="Times New Roman"/>
                <w:sz w:val="24"/>
                <w:szCs w:val="24"/>
              </w:rPr>
              <w:t xml:space="preserve"> взаимозависимых лиц и контролируемых сделок;</w:t>
            </w:r>
          </w:p>
          <w:p w:rsidR="00C538B8" w:rsidRDefault="00C538B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1641A" w:rsidRPr="0047249F">
              <w:rPr>
                <w:rFonts w:ascii="Times New Roman" w:hAnsi="Times New Roman" w:cs="Times New Roman"/>
                <w:sz w:val="24"/>
                <w:szCs w:val="24"/>
              </w:rPr>
              <w:t>казывает методологическую и консультационную помощь</w:t>
            </w:r>
          </w:p>
          <w:p w:rsidR="0026656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 налоговым органам по вопросам налогообложения</w:t>
            </w:r>
          </w:p>
          <w:p w:rsidR="00C538B8" w:rsidRDefault="0011641A" w:rsidP="0026656C">
            <w:pPr>
              <w:pStyle w:val="ConsPlusNormal"/>
              <w:tabs>
                <w:tab w:val="right" w:pos="9923"/>
              </w:tabs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49F">
              <w:rPr>
                <w:rFonts w:ascii="Times New Roman" w:hAnsi="Times New Roman" w:cs="Times New Roman"/>
                <w:sz w:val="24"/>
                <w:szCs w:val="24"/>
              </w:rPr>
              <w:t xml:space="preserve"> по налогу на прибыль организаций и при выявлении взаимозависимых лиц</w:t>
            </w:r>
          </w:p>
          <w:p w:rsidR="0011641A" w:rsidRPr="00C538B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>контролируемых сделок;</w:t>
            </w:r>
          </w:p>
          <w:p w:rsidR="00DE55CF" w:rsidRDefault="00C538B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1641A" w:rsidRPr="00C538B8">
              <w:rPr>
                <w:rFonts w:ascii="Times New Roman" w:hAnsi="Times New Roman" w:cs="Times New Roman"/>
                <w:sz w:val="24"/>
                <w:szCs w:val="24"/>
              </w:rPr>
              <w:t>существляет сбор, обработку, формирование, анализ, проверку</w:t>
            </w:r>
          </w:p>
          <w:p w:rsidR="00DE55C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достоверности и обобщение статистической налоговой отчетности по</w:t>
            </w:r>
          </w:p>
          <w:p w:rsidR="00DE55C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работе в части камерального контроля, а также по</w:t>
            </w:r>
            <w:r w:rsidR="00DE55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55CF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налогу на прибыль организаций и представляет в установленном</w:t>
            </w:r>
          </w:p>
          <w:p w:rsidR="00DE55CF" w:rsidRDefault="00DE55CF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C538B8">
              <w:rPr>
                <w:rFonts w:ascii="Times New Roman" w:hAnsi="Times New Roman" w:cs="Times New Roman"/>
                <w:sz w:val="24"/>
                <w:szCs w:val="24"/>
              </w:rPr>
              <w:t>порядке и в надлежащие сроки в ФНС России, составляет отчеты и</w:t>
            </w:r>
          </w:p>
          <w:p w:rsidR="0011641A" w:rsidRPr="00C538B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проделанной работе.</w:t>
            </w:r>
          </w:p>
          <w:p w:rsidR="00930328" w:rsidRDefault="0093032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11641A" w:rsidRPr="00C538B8">
              <w:rPr>
                <w:rFonts w:ascii="Times New Roman" w:hAnsi="Times New Roman" w:cs="Times New Roman"/>
                <w:sz w:val="24"/>
                <w:szCs w:val="24"/>
              </w:rPr>
              <w:t>рганизует и координирует действия налоговых органов при</w:t>
            </w:r>
          </w:p>
          <w:p w:rsidR="0093032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мероприятий налогового контроля при проведении</w:t>
            </w:r>
          </w:p>
          <w:p w:rsidR="0011641A" w:rsidRPr="00C538B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проверок и иным мероприятий налогового контроля. </w:t>
            </w:r>
          </w:p>
          <w:p w:rsidR="0063451C" w:rsidRDefault="0093032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11641A" w:rsidRPr="00C538B8">
              <w:rPr>
                <w:rFonts w:ascii="Times New Roman" w:hAnsi="Times New Roman" w:cs="Times New Roman"/>
                <w:sz w:val="24"/>
                <w:szCs w:val="24"/>
              </w:rPr>
              <w:t>рганизует и координирует действия налоговых органов при</w:t>
            </w:r>
          </w:p>
          <w:p w:rsid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проведении мероприятий налогового контроля при проведении</w:t>
            </w:r>
          </w:p>
          <w:p w:rsidR="0011641A" w:rsidRPr="00C538B8" w:rsidRDefault="0011641A" w:rsidP="0063451C">
            <w:pPr>
              <w:pStyle w:val="ConsPlusNormal"/>
              <w:tabs>
                <w:tab w:val="right" w:pos="9923"/>
              </w:tabs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мероприятий и иных мероприятий налогового контроля при работе с налогоплательщиками, образующими налоговый разрыв по налогу на прибыль организаций. </w:t>
            </w:r>
          </w:p>
          <w:p w:rsidR="0063451C" w:rsidRDefault="0063451C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11641A" w:rsidRPr="00C538B8">
              <w:rPr>
                <w:rFonts w:ascii="Times New Roman" w:hAnsi="Times New Roman" w:cs="Times New Roman"/>
                <w:sz w:val="24"/>
                <w:szCs w:val="24"/>
              </w:rPr>
              <w:t>существляет контроль за своевременностью, достаточностью и</w:t>
            </w:r>
          </w:p>
          <w:p w:rsid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проведения территориальными налоговыми органами</w:t>
            </w:r>
          </w:p>
          <w:p w:rsid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8B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Pr="0011641A">
              <w:rPr>
                <w:sz w:val="28"/>
                <w:szCs w:val="28"/>
              </w:rPr>
              <w:t xml:space="preserve"> </w:t>
            </w: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>налогового контроля при выявлении взаимозависимых</w:t>
            </w:r>
          </w:p>
          <w:p w:rsidR="0011641A" w:rsidRP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 xml:space="preserve"> лиц и контролируемых сделок.</w:t>
            </w:r>
          </w:p>
          <w:p w:rsidR="00DB3277" w:rsidRDefault="00DB3277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345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641A" w:rsidRPr="0063451C">
              <w:rPr>
                <w:rFonts w:ascii="Times New Roman" w:hAnsi="Times New Roman" w:cs="Times New Roman"/>
                <w:sz w:val="24"/>
                <w:szCs w:val="24"/>
              </w:rPr>
              <w:t>существляет контроль за правильностью применения</w:t>
            </w:r>
          </w:p>
          <w:p w:rsidR="00DB3277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территориальными органами законодательства по налогу на прибыль</w:t>
            </w:r>
          </w:p>
          <w:p w:rsidR="0011641A" w:rsidRP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организаций.</w:t>
            </w:r>
          </w:p>
          <w:p w:rsidR="00174498" w:rsidRDefault="00DB3277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11641A" w:rsidRPr="0063451C">
              <w:rPr>
                <w:rFonts w:ascii="Times New Roman" w:hAnsi="Times New Roman" w:cs="Times New Roman"/>
                <w:sz w:val="24"/>
                <w:szCs w:val="24"/>
              </w:rPr>
              <w:t>беспечивает ведение информационных ресурсов Управления в</w:t>
            </w:r>
          </w:p>
          <w:p w:rsidR="0011641A" w:rsidRP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 xml:space="preserve"> рамках установленной сферы деятельности. </w:t>
            </w:r>
          </w:p>
          <w:p w:rsidR="00174498" w:rsidRDefault="0017449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11641A" w:rsidRPr="0063451C">
              <w:rPr>
                <w:rFonts w:ascii="Times New Roman" w:hAnsi="Times New Roman" w:cs="Times New Roman"/>
                <w:sz w:val="24"/>
                <w:szCs w:val="24"/>
              </w:rPr>
              <w:t>существляет контроль за полнотой и достоверностью ведения</w:t>
            </w:r>
          </w:p>
          <w:p w:rsidR="0007251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ресурсов территориальными налоговыми органами </w:t>
            </w:r>
          </w:p>
          <w:p w:rsidR="0011641A" w:rsidRPr="0063451C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>в рамках установленной сферы деятельности.</w:t>
            </w:r>
          </w:p>
          <w:p w:rsidR="00072518" w:rsidRDefault="00072518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11641A" w:rsidRPr="0063451C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рганизация, координация и методологическое  обеспечение работы </w:t>
            </w:r>
          </w:p>
          <w:p w:rsidR="00072518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>налоговых органов Республики по проведению контрольно-</w:t>
            </w:r>
          </w:p>
          <w:p w:rsidR="0011641A" w:rsidRPr="00F95DA5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C">
              <w:rPr>
                <w:rFonts w:ascii="Times New Roman" w:hAnsi="Times New Roman" w:cs="Times New Roman"/>
                <w:sz w:val="24"/>
                <w:szCs w:val="24"/>
              </w:rPr>
              <w:t>аналитической</w:t>
            </w:r>
            <w:r w:rsidR="00072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A5">
              <w:rPr>
                <w:rFonts w:ascii="Times New Roman" w:hAnsi="Times New Roman" w:cs="Times New Roman"/>
                <w:sz w:val="24"/>
                <w:szCs w:val="24"/>
              </w:rPr>
              <w:t>работы вне рамок камеральных налоговых проверок;</w:t>
            </w:r>
          </w:p>
          <w:p w:rsidR="0011641A" w:rsidRPr="00F95DA5" w:rsidRDefault="0011641A" w:rsidP="00E50095">
            <w:pPr>
              <w:pStyle w:val="ConsPlusNormal"/>
              <w:tabs>
                <w:tab w:val="right" w:pos="9923"/>
              </w:tabs>
              <w:ind w:left="-5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DA5">
              <w:rPr>
                <w:rFonts w:ascii="Times New Roman" w:hAnsi="Times New Roman" w:cs="Times New Roman"/>
                <w:sz w:val="24"/>
                <w:szCs w:val="24"/>
              </w:rPr>
              <w:t>Мониторинг и системный анализ эффективности контрольно-аналитической работы вне рамок камеральных налоговых проверок;</w:t>
            </w:r>
          </w:p>
          <w:p w:rsidR="00CE5DB9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DA5">
              <w:rPr>
                <w:rFonts w:ascii="Times New Roman" w:hAnsi="Times New Roman" w:cs="Times New Roman"/>
                <w:sz w:val="24"/>
                <w:szCs w:val="24"/>
              </w:rPr>
              <w:t>Использует следующие информационные ресурсы: Полные сведения,</w:t>
            </w:r>
          </w:p>
          <w:p w:rsidR="00CE5DB9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DA5">
              <w:rPr>
                <w:rFonts w:ascii="Times New Roman" w:hAnsi="Times New Roman" w:cs="Times New Roman"/>
                <w:sz w:val="24"/>
                <w:szCs w:val="24"/>
              </w:rPr>
              <w:t>содержащиеся в Едином государственном реестре юридических лиц</w:t>
            </w:r>
          </w:p>
          <w:p w:rsidR="00CE5DB9" w:rsidRDefault="0011641A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DA5">
              <w:rPr>
                <w:rFonts w:ascii="Times New Roman" w:hAnsi="Times New Roman" w:cs="Times New Roman"/>
                <w:sz w:val="24"/>
                <w:szCs w:val="24"/>
              </w:rPr>
              <w:t xml:space="preserve"> (ЕГРЮЛ), Полные сведения, содержащиеся в государственном</w:t>
            </w:r>
          </w:p>
          <w:p w:rsidR="00241BD3" w:rsidRDefault="0011641A" w:rsidP="00E50095">
            <w:pPr>
              <w:pStyle w:val="ConsPlusNormal"/>
              <w:tabs>
                <w:tab w:val="right" w:pos="9923"/>
              </w:tabs>
              <w:ind w:left="-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DA5">
              <w:rPr>
                <w:rFonts w:ascii="Times New Roman" w:hAnsi="Times New Roman" w:cs="Times New Roman"/>
                <w:sz w:val="24"/>
                <w:szCs w:val="24"/>
              </w:rPr>
              <w:t xml:space="preserve"> реестре индивидуальных предпринимателей (ЕГРИП), Единый государственный реестр налогоплательщиков (ЕГРН), Статистическая налоговая отчетность (СВОД - 2000), Ресурс регионального уровня «Методические рекомендации и разъяснения по вопросам налогового администрирования и обработке данных в АИС Налог»,  "Росвовдоресурсы", ПО «Схемы уклонения» (автоматизация процессов формирования и утверждения схем уклонения от налогообложения и обработки информации по организациям, применяющим схемы</w:t>
            </w:r>
            <w:r w:rsidRPr="0011641A">
              <w:rPr>
                <w:sz w:val="28"/>
                <w:szCs w:val="28"/>
              </w:rPr>
              <w:t xml:space="preserve"> </w:t>
            </w: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уклонения от налогообложения), СЭД – Регион, СЭОД, ИР ФИР, ПК</w:t>
            </w:r>
          </w:p>
          <w:p w:rsidR="0011641A" w:rsidRPr="00827724" w:rsidRDefault="0011641A" w:rsidP="00CE5DB9">
            <w:pPr>
              <w:pStyle w:val="ConsPlusNormal"/>
              <w:tabs>
                <w:tab w:val="right" w:pos="9923"/>
              </w:tabs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 ИАР, АИС «Налог-3», сайт ФНС России.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Принимает в пропаганде налогового законодательства в информационных мероприятиях. Представляет в установленном порядке информацию для подготовки публикаций по закрепленным за старшим государственным налоговым инспектором налогам.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Участвует в профессиональной подготовке и переподготовке кадров территориальных налоговых органов, проведении совещаний, семинаров и оказывает практическую помощь территориальным органам по вопросам, входящим в компетенцию отдела.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Принимает участие в подготовке, проведении, оформлении результатов, принятия решений по результатам проверок внутреннего аудита налоговых органов согласно Временному порядку от 28.02.2017 года №35 дсп@, по основным формам проведения внутреннего аудита налоговых органов. Осуществляет контроль за устранением нарушений и недостатков, выявленных внутренним аудитом.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Проводит мониторинг и системный анализ сведений о налоговой базе по налогу на прибыль организаций.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Участвует в разработке критериев и порядке оценки эффективности работы налоговых органов по проведению камеральных налоговых проверок. Проводит оценку эффективности работы налоговых органов по проведению камеральных налоговых проверок.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анализа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и формирование методологической основы автоматизации проведения камеральных налоговых проверок.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модернизации форм и методов камерального налогового контроля с использованием информационных технологий и ресурсов.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Вносит предложения в ФНС России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налогообложения, в том числе путем внесения соответствующих изменений в законодательство о налогах и сборах, регулирующее порядок проведения камеральных налоговых проверок, в том числе с применением автоматизированных систем контроля.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Принятие участия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Рассмотрение, разработка и направление в центральный аппарат ФНС России предложений по внесению изменений в налоговое законодательство и единым подходам к проверке.</w:t>
            </w:r>
          </w:p>
          <w:p w:rsidR="009805E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методологического и организационного обеспечения </w:t>
            </w:r>
          </w:p>
          <w:p w:rsidR="0011641A" w:rsidRPr="00827724" w:rsidRDefault="009805E4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827724">
              <w:rPr>
                <w:rFonts w:ascii="Times New Roman" w:hAnsi="Times New Roman" w:cs="Times New Roman"/>
                <w:sz w:val="24"/>
                <w:szCs w:val="24"/>
              </w:rPr>
              <w:t>ведения специализированных информационных ресурсов, закрепленных за старшим государственным налоговым инспектором.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исполнением решений коллегии по вопросам, относящимся к компетенции старшего государственного налогового инспектора;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Участие в сопровождении программно-технического обеспечения шаблонов налоговых деклараций и проектных решений по информатизации работы налоговых органов республики по закрепленным налогам;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Ведение в установленном порядке делопроизводство и хранение документов отдела, осуществляет их сдачу в архив Управления.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материала для обзорных писем по предмету деятельности отдела.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Изучение, анализ и применение в практической деятельности положительного опыта работы управлений Федеральной налоговой службы по другим субъектам Российской Федерации.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Строгое выполнение установленных нормативными и правовыми документами правила работы, обращения, хранения, передачи конфиденциальной информации, персональных данных другого гражданского служащего.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Организует взаимодействие с законодательными и исполнительными органами власти по вопросу принятия налоговых нормативно-правовых актов.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Проводить информационно - разъяснительную работу по соответствующим вопросам налогового законодательства, выступая лично на разного рода занятиях, совещаниях, семинарах.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качеством исполнения и своевременностью представления в Федеральную налоговую службу материалов по исполнению централизованных заданий.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Изучать и владеть применяемыми в территориальных налоговых органах компьютерными технологиями обработки информационных данных о налогах, сборах и налогоплательщиках.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права и законные интересы граждан и организаций при исполнении должностных обязанностей.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Соблюдать общие требования к служебному поведению государственных гражданских служащих, установленных Федеральным законом от 27 июля 2004 г. № 79-ФЗ «О государственной гражданской службе Российской Федерации».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Строго соблюдать положения Федерального закона от 25.12.2008 года №273-ФЗ «О противодействии коррупции».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Поддерживать уровень квалификации, необходимый для надлежащего исполнения данных обязанностей.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Соблюдать исполнительскую дисциплину при выполнении должностных обязанностей и полномочий.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Соблюдать установленные правила публичных выступлений и предоставления служебной информации.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по информационной безопасности.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 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Готовить обзорные письма по результатам организации контрольной работы нижестоящих инспекций и доводить до них.</w:t>
            </w:r>
          </w:p>
          <w:p w:rsidR="0011641A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Cвоевременность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 в части курируемого направления;</w:t>
            </w:r>
          </w:p>
          <w:p w:rsidR="0011641A" w:rsidRPr="00827724" w:rsidRDefault="004C779C" w:rsidP="00E50095">
            <w:pPr>
              <w:pStyle w:val="ConsPlusNormal"/>
              <w:tabs>
                <w:tab w:val="right" w:pos="9923"/>
              </w:tabs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1641A" w:rsidRPr="00827724">
              <w:rPr>
                <w:rFonts w:ascii="Times New Roman" w:hAnsi="Times New Roman" w:cs="Times New Roman"/>
                <w:sz w:val="24"/>
                <w:szCs w:val="24"/>
              </w:rPr>
              <w:t>Cвоевременность и полнота представления разъяснений и информации в рамках проведения публичных обсуждений в части курируемого направления.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осуществление приема, выгрузки и анализа полноты ведения информационных ресурсов по предмету деятельности отдела. 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конфиденциальность своих паролей и ключей доступа к ресурсам. 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Немедленно извещать ответственного за обеспечение безопасности персональных данных обо всех фактах нарушения безопасности  персональных данных. 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Содействовать ответственному лицу за обеспечение безопасности персональных данных в проведении расследования инцидентов, связанных с информационной безопасностью.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В целях служебной необходимости начальником отдела могут быть возложены другие обязанности, не предусмотренные его должностным регламентом.</w:t>
            </w:r>
          </w:p>
          <w:p w:rsidR="0011641A" w:rsidRDefault="00675F4F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Ответственность</w:t>
            </w:r>
          </w:p>
          <w:p w:rsidR="00675F4F" w:rsidRPr="00827724" w:rsidRDefault="00675F4F" w:rsidP="0011641A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41A" w:rsidRPr="00827724" w:rsidRDefault="00AB270C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41A"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Старший государственный налоговый инспектор Управления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за некачественное и несвоевременное выполнение задач, возложенных на Управление, отдел, заданий, приказов, распоряжений и указаний вышестоящих в порядке подчинённости руководителей, за </w:t>
            </w:r>
            <w:r w:rsidRPr="008277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незаконных;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за имущественный ущерб, причинённый по его вине;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за разглашение государственной и налоговой тайны, иной информации, ставшей ему известной в связи с исполнением должностных обязанностей;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за действие или бездействие, приведшее к нарушению прав и законных интересов граждан;</w:t>
            </w:r>
          </w:p>
          <w:p w:rsidR="0011641A" w:rsidRPr="00827724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>за несоблюдение ограничений, связанных с прохождением государственной гражданской службы;</w:t>
            </w:r>
          </w:p>
          <w:p w:rsidR="0011641A" w:rsidRPr="004D2935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724">
              <w:rPr>
                <w:rFonts w:ascii="Times New Roman" w:hAnsi="Times New Roman" w:cs="Times New Roman"/>
                <w:sz w:val="24"/>
                <w:szCs w:val="24"/>
              </w:rPr>
              <w:t xml:space="preserve">за нарушение Кодекса этики и служебного </w:t>
            </w:r>
            <w:r w:rsidRPr="004D2935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11641A">
              <w:rPr>
                <w:sz w:val="28"/>
                <w:szCs w:val="28"/>
              </w:rPr>
              <w:t xml:space="preserve"> </w:t>
            </w:r>
            <w:r w:rsidRPr="004D2935">
              <w:rPr>
                <w:rFonts w:ascii="Times New Roman" w:hAnsi="Times New Roman" w:cs="Times New Roman"/>
                <w:sz w:val="24"/>
                <w:szCs w:val="24"/>
              </w:rPr>
              <w:t>государственных  гражданских служащих Федеральной налоговой службы;</w:t>
            </w:r>
          </w:p>
          <w:p w:rsidR="0011641A" w:rsidRDefault="0011641A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935">
              <w:rPr>
                <w:rFonts w:ascii="Times New Roman" w:hAnsi="Times New Roman" w:cs="Times New Roman"/>
                <w:sz w:val="24"/>
                <w:szCs w:val="24"/>
              </w:rPr>
      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      </w:r>
          </w:p>
          <w:p w:rsidR="0019072D" w:rsidRDefault="0019072D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7F" w:rsidRPr="0056557F" w:rsidRDefault="0019072D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57F" w:rsidRPr="0056557F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и результативности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профессиональной служебной деятельности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и результативность профессиональной служебной деятельности старшего государственного налогового инспектора Управления оценивается по следующим показателям: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своевременности и оперативности выполнения поручений;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      </w:r>
          </w:p>
          <w:p w:rsidR="0056557F" w:rsidRPr="0056557F" w:rsidRDefault="0056557F" w:rsidP="0056557F">
            <w:pPr>
              <w:pStyle w:val="ConsPlusNormal"/>
              <w:tabs>
                <w:tab w:val="righ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  </w:r>
          </w:p>
          <w:p w:rsidR="00A50A38" w:rsidRPr="00AE6059" w:rsidRDefault="0056557F" w:rsidP="00C50A24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sz w:val="28"/>
                <w:szCs w:val="28"/>
              </w:rPr>
            </w:pPr>
            <w:r w:rsidRPr="0056557F">
              <w:rPr>
                <w:rFonts w:ascii="Times New Roman" w:hAnsi="Times New Roman" w:cs="Times New Roman"/>
                <w:sz w:val="24"/>
                <w:szCs w:val="24"/>
              </w:rPr>
              <w:t>осознанию ответственности за последствия своих действий, принимаемых решений.</w:t>
            </w:r>
          </w:p>
        </w:tc>
      </w:tr>
      <w:tr w:rsidR="00A50A38" w:rsidRPr="00AE6059" w:rsidTr="00E50095">
        <w:trPr>
          <w:trHeight w:val="375"/>
        </w:trPr>
        <w:tc>
          <w:tcPr>
            <w:tcW w:w="2157" w:type="dxa"/>
          </w:tcPr>
          <w:p w:rsidR="00A50A38" w:rsidRPr="00F00009" w:rsidRDefault="00905C7F" w:rsidP="00905C7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Главный государственный налоговый инспектор </w:t>
            </w:r>
          </w:p>
        </w:tc>
        <w:tc>
          <w:tcPr>
            <w:tcW w:w="7797" w:type="dxa"/>
          </w:tcPr>
          <w:p w:rsidR="00A50A38" w:rsidRPr="000D1A7E" w:rsidRDefault="00A50A38" w:rsidP="00E50095">
            <w:pPr>
              <w:autoSpaceDE w:val="0"/>
              <w:autoSpaceDN w:val="0"/>
              <w:adjustRightInd w:val="0"/>
              <w:jc w:val="both"/>
            </w:pPr>
          </w:p>
          <w:p w:rsidR="00302781" w:rsidRPr="00302781" w:rsidRDefault="00E50095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02781"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целях реализации задач и функций, возложенных на Управление, главный государственный налоговый инспектор Управления обязан: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задач и функций, возложенных на отдел, в части  осуществления работы по направлению деятельности отдела;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left="-5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качественное и своевременное рассмотрение материалов по </w:t>
            </w: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вопросам, относящимся к направлениям деятельности главного государственного налогового инспектора Управления;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правильностью применения к налогоплательщикам мер ответственности, предусмотренных законодательством Российской Федерации;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рассматривать материалы налоговых проверок, и выработка решений по ним;</w:t>
            </w:r>
          </w:p>
          <w:p w:rsidR="00302781" w:rsidRPr="00302781" w:rsidRDefault="00302781" w:rsidP="009F129E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представлять интересы Управления и подведомственных налоговых органов в арбитражных судах и судах общей юрисдикции;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инициировать проверки работы подведомственных налоговых органов, вырабатывать решения по итогам их проведения;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заявления, предложения, жалобы граждан и юридических лиц в пределах своей компетенции;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left="51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своевременно и качественно исполнять поручения руководителя Управления, заместителя руководителя Управления, начальника отдела Управления, данные в пределах их полномочий, установленных законодательством Российской Федерации;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 налогового  контроля, связанные с осуществлением оперативно-розыскной деятельности уполномоченными органами, в рамках своей компетенции;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охраны труда и техники безопасности;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проверочные мероприятия, а также иные мероприятия налогового контроля, рассматривать материалы налоговых проверок и принимать решения по ним;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представлять сведения о своих доходах, об имуществе и обязательствах имущественного характера, а также супруга (супруги) и несовершеннолетних детей;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не допускать конфликтных ситуаций, способных нанести ущерб собственной репутации или авторитету ФНС России, Управления, подведомственным налоговым органам;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уведомлять представителя нанимателя обо всех случаях обращения к нему в целях склонения к совершению коррупционных правонарушений;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не совершать поступки, порочащие честь и достоинство государственного гражданского служащего;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проявлять корректность в обращении с гражданами и работниками ФНС России, Управления, подведомственных налоговых органов;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установленные правила служебного распорядка и порядок работы со служебной информацией;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Кодекс этики и служебного поведения;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иные функции, предусмотренные Налоговым кодексом Российской Федерации, законами и иными нормативными правовыми </w:t>
            </w: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актами Российской Федерации.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 по направлению деятельности отдела: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проведением и качеством проведения подведомственными налоговыми органами всех форм налогового контроля, применяемых при проведении камеральных налоговых проверок, а также вне рамок налоговых проверок;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организовывать  межведомственное взаимодействие подведомственных налоговых органов с другими налоговыми органами, между Управлениями, и с внешними структурами по выявленным схемам уклонения от налогообложения;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с правоохранительными, таможенными и иными контролирующими органами по вопросам, отнесённым к установленной сфере деятельности;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 проведением контрольно-аналитических мероприятий по установлению схем уклонения от налогообложения и его участников;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оценку и анализ эффективности и результативности проведённых мероприятий налогового контроля в отношении - участников схем уклонения от налогообложения;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согласовывать заключения по мероприятиям налогового контроля, проведённые подведомственными налоговыми органами в отношении участников схем уклонения от налогообложения;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 направлять в Межрегиональную инспекцию Федеральной налоговой службы по камеральному контролю отчётность в рамках установленной компетенции;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оказывать методическую помощь подведомственным налоговым органам по вопросам, отнесённым к установленной сфере деятельности;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аудиторских, тематических проверок внутреннего аудита подведомственных налоговых органов Республики Тыва по вопросам, входящим в компетенцию отдела;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участвовать в обучении работников налоговых органов, проводить совещания, семинары, оказывать практическую помощь подведомственным налоговым органам Республики Тыва по вопросам, входящим в компетенцию отдела;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подготавливать информационные и аналитические материалы для руководства Управления по вопросам, входящим в компетенцию отдела;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экономической учебы в отделе.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Обеспечивает методологическое и организационное осуществление работы Межрайонных инспекций ФНС России по Республике  Тыва (далее - территориальный налоговый орган) по вопросам проведения камеральных проверок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Осуществляет мониторинг, обобщение и анализ результатов камеральных налоговых проверок, проводимых территориальными налоговыми органами;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Обеспечивает единый методологический подход по вопросам налогообложения: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left="-17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 виде налога на игорный бизнес, акцизов;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left="-17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при выявлении взаимозависимых лиц и контролируемых сделок.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left="-57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организационно-методическое руководство работы территориальных налоговых органов по вопросам налогообложения по акцизам, налогу на игорный бизнес и при выявлении взаимозависимых </w:t>
            </w: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 и контролируемых сделок;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Оказывает методологическую и консультационную помощь территориальным налоговым органам по вопросам налогообложения по акцизам, налогу на игорный бизнес и при выявлении взаимозависимых лиц и контролируемых сделок;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обработку, формирование, анализ, проверку достоверности и обобщение статистической налоговой отчетности по контрольной работе в части камерального контроля, а также по акцизам, налогу на игорный бизнес и при выявлении взаимозависимых лиц и контролируемых сделок и представляет в установленном порядке и в надлежащие сроки в ФНС России, составляет отчеты и информацию о проделанной работе.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и координирует действия налоговых органов при проведении мероприятий налогового контроля при проведении камеральных проверок и иным мероприятий налогового контроля.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за своевременностью, достаточностью и качеством проведения территориальными налоговыми органами мероприятий налогового контроля при выявлении взаимозависимых лиц и контролируемых сделок.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за правильностью применения территориальными органами законодательства по акцизам, налогу на игорный бизнес акцизам и при выявлении взаимозависимых лиц и контролируемых сделок.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ведение информационных ресурсов Управления в рамках установленной сферы деятельности.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за полнотой и достоверностью ведения информационных ресурсов территориальными налоговыми органами в рамках установленной сферы деятельности.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Организация, координация и методологическое  обеспечение работы налоговых органов Республики по проведению контрольно-аналитической работы вне рамок камеральных налоговых проверок;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Мониторинг и системный анализ эффективности контрольно-аналитической работы вне рамок камеральных налоговых проверок;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Использует следующие информационные ресурсы: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Единый государственный реестр налогоплательщиков (ЕГРН), Статистическая налоговая отчетность (СВОД - 2000), Ресурс регионального уровня «Методические рекомендации и разъяснения по вопросам налогового администрирования и обработке данных в АИС Налог»,  "Росвовдоресурсы", ПО «Схемы уклонения» (автоматизация процессов формирования и утверждения схем уклонения от налогообложения и обработки информации по организациям, применяющим схемы уклонения от налогообложения), СЭД – Регион, СЭОД, ИР ФИР, ПК ИАР, АИС «Налог-3», сайт ФНС России.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Принимает в пропаганде налогового законодательства в информационных мероприятиях. Представляет в установленном порядке информацию для подготовки публикаций по закрепленным за главным государственным налоговым инспектором налогам.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Участвует в профессиональной подготовке и переподготовке кадров территориальных налоговых органов, проведении совещаний, семинаров и оказывает практическую помощь территориальным органам по вопросам, входящим в компетенцию отдела.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 мониторинг и системный анализ сведений о налоговой базе по акцизам, налогу на игорный бизнес.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Участвует в разработке критериев и порядке оценки эффективности работы налоговых органов по проведению камеральных налоговых проверок. Проводит оценку эффективности работы налоговых органов по проведению камеральных налоговых проверок.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и формирование методологической основы автоматизации проведения камеральных налоговых проверок.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Выработка предложений по модернизации форм и методов камерального налогового контроля с использованием информационных технологий и ресурсов.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Вносит предложения в ФНС России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налогообложения, в том числе путем внесения соответствующих изменений в законодательство о налогах и сборах, регулирующее порядок проведения камеральных налоговых проверок, в том числе с применением автоматизированных систем контроля.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Принятие участия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Рассмотрение, разработка и направление в центральный аппарат ФНС России предложений по внесению изменений в налоговое законодательство и единым подходам к проверке.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Осуществление методологического и организационного обеспечения ведения специализированных информационных ресурсов, закрепленных за главным государственным налоговым инспектором.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исполнением решений коллегии по вопросам, относящимся к компетенции главного государственного налогового инспектора;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Участие в сопровождении программно-технического обеспечения шаблонов налоговых деклараций и проектных решений по информатизации работы налоговых органов республики по закрепленным налогам;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Ведение в установленном порядке делопроизводство и хранение документов отдела, осуществляет их сдачу в архив Управления.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материала для обзорных писем по предмету деятельности отдела.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Изучение, анализ и применение в практической деятельности положительного опыта работы управлений Федеральной налоговой службы по другим субъектам Российской Федерации.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Строгое выполнение установленных нормативными и правовыми документами правила работы, обращения, хранения, передачи конфиденциальной информации, персональных данных другого гражданского служащего.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Организует взаимодействие с законодательными и исполнительными органами власти по вопросу принятия налоговых нормативно-правовых актов.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Проводить информационно - разъяснительную работу по соответствующим вопросам налогового законодательства, выступая лично на разного рода занятиях, совещаниях, семинарах.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контроль за качеством исполнения и своевременностью представления в Федеральную налоговую службу материалов по исполнению централизованных заданий.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Изучать и владеть применяемыми в территориальных налоговых органах компьютерными технологиями обработки информационных данных о налогах, сборах и налогоплательщиках.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права и законные интересы граждан и организаций при исполнении должностных обязанностей.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общие требования к служебному поведению государственных гражданских служащих, установленных Федеральным законом от 27 июля 2004 г. № 79-ФЗ «О государственной гражданской службе Российской Федерации».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Строго соблюдать положения Федерального закона от 25.12.2008 года №273-ФЗ «О противодействии коррупции».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Поддерживать уровень квалификации, необходимый для надлежащего исполнения данных обязанностей.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исполнительскую дисциплину при выполнении должностных обязанностей и полномочий.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установленные правила публичных выступлений и предоставления служебной информации.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по информационной безопасности.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обзорные письма по результатам организации контрольной работы нижестоящих инспекций и доводить до них.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Cвоевременность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 в части курируемого направления;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Cвоевременность и полнота представления разъяснений и информации в рамках проведения публичных обсуждений в части курируемого направления.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осуществление приема, выгрузки и анализа полноты ведения информационных ресурсов по предмету деятельности отдела.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конфиденциальность своих паролей и ключей доступа к ресурсам.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Немедленно извещать ответственного за обеспечение безопасности персональных данных обо всех фактах нарушения безопасности  персональных данных. 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Содействовать ответственному лицу за обеспечение безопасности персональных данных в проведении расследования инцидентов, связанных с информационной безопасностью.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 целях служебной необходимости начальником отдела могут быть возложены другие обязанности, не предусмотренные его должностным регламентом.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При отсутствии сотрудников отдела выполняет их функции.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Исполнять иные должностные обязанности.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 xml:space="preserve">9. В целях исполнения возложенных должностных обязанностей </w:t>
            </w: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государственный налоговый инспектор Управления имеет право: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рассматривать дела о нарушениях законодательства о налогах и сборах в порядке, определённом законодательством Российской Федерации;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запрашивать и получать в установленном порядке необходимые материалы по вопросам, относящимся к компетенции Управления;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вносить руководителю Управления предложения по совершенствованию налогового администрирования;</w:t>
            </w:r>
          </w:p>
          <w:p w:rsidR="00302781" w:rsidRPr="00302781" w:rsidRDefault="00302781" w:rsidP="00E50095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вносить руководителю Управления предложения о поощрении гражданских служащих аппарата Управления и подведомственных налоговых органов за успешное и добросовестное исполнение должностных обязанностей;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на защиту своих персональных данных;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на профессиональное развитие в порядке, установленном законодательством Российской Федерации;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на удалённый доступ к федеральным информационным ресурсам, сопровождаемым ФКУ «Налог-Сервис» ФНС России, а также на удалённый доступ к базам данных подведомственных налоговых органов в соответствии с Порядком подключения пользователей к услугам удалённого доступа к информационным ресурсам федерального и местного уровней.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10. Главный государственный налоговый инспектор Управления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Республике Тыва, Положением об отделе, приказами (распоряжениями) ФНС России, Управления и иными нормативными правовыми актами.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11. Главный государственный налоговый инспектор Управления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главный государственный налоговый инспектор Управления несёт ответственность: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некачественное и несвоевременное выполнение задач, возложенных на Управление, отдел, заданий, приказов, распоряжений и указаний вышестоящих в порядке подчинённости руководителей, за исключением незаконных;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имущественный ущерб, причинённый по его вине;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разглашение государственной и налоговой тайны, иной информации, ставшей ему известной в связи с исполнением должностных обязанностей;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действие или бездействие, приведшее к нарушению прав и законных интересов граждан;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несоблюдение ограничений, связанных с прохождением государственной гражданской службы;</w:t>
            </w:r>
          </w:p>
          <w:p w:rsidR="00302781" w:rsidRPr="00302781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нарушение Кодекса этики и служебного поведения государственных  гражданских служащих Федеральной налоговой службы;</w:t>
            </w:r>
          </w:p>
          <w:p w:rsidR="00A50A38" w:rsidRDefault="00302781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81">
              <w:rPr>
                <w:rFonts w:ascii="Times New Roman" w:hAnsi="Times New Roman" w:cs="Times New Roman"/>
                <w:sz w:val="24"/>
                <w:szCs w:val="24"/>
              </w:rPr>
      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      </w:r>
          </w:p>
          <w:p w:rsidR="002430C3" w:rsidRDefault="002430C3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Показатели эффективности и результативности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профессиональной служебной деятельности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 xml:space="preserve">    Эффективность и результативность профессиональной служебной деятельности главного государственного налогового инспектора Управления оценивается по следующим показателям: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своевременности и оперативности выполнения поручений;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      </w:r>
          </w:p>
          <w:p w:rsidR="002430C3" w:rsidRPr="002430C3" w:rsidRDefault="002430C3" w:rsidP="002430C3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  </w:r>
          </w:p>
          <w:p w:rsidR="002430C3" w:rsidRPr="001B0F3D" w:rsidRDefault="002430C3" w:rsidP="004F52B0">
            <w:pPr>
              <w:pStyle w:val="ConsPlusNormal"/>
              <w:tabs>
                <w:tab w:val="right" w:pos="9923"/>
              </w:tabs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0C3">
              <w:rPr>
                <w:rFonts w:ascii="Times New Roman" w:hAnsi="Times New Roman" w:cs="Times New Roman"/>
                <w:sz w:val="24"/>
                <w:szCs w:val="24"/>
              </w:rPr>
              <w:t>осознанию ответственности за последствия своих действий, принимаемых решений.</w:t>
            </w:r>
          </w:p>
          <w:p w:rsidR="00A50A38" w:rsidRPr="00AE6059" w:rsidRDefault="00A50A38" w:rsidP="00E50095">
            <w:pPr>
              <w:pStyle w:val="ConsPlusNormal"/>
              <w:tabs>
                <w:tab w:val="right" w:pos="9923"/>
              </w:tabs>
              <w:ind w:left="-426" w:firstLine="426"/>
              <w:jc w:val="both"/>
              <w:rPr>
                <w:sz w:val="28"/>
                <w:szCs w:val="28"/>
              </w:rPr>
            </w:pPr>
          </w:p>
        </w:tc>
      </w:tr>
    </w:tbl>
    <w:p w:rsidR="0096402B" w:rsidRDefault="0096402B" w:rsidP="00D865EC">
      <w:pPr>
        <w:jc w:val="both"/>
        <w:rPr>
          <w:sz w:val="28"/>
          <w:szCs w:val="28"/>
        </w:rPr>
      </w:pPr>
    </w:p>
    <w:p w:rsidR="00A61512" w:rsidRDefault="004F52B0" w:rsidP="00D865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61512">
        <w:rPr>
          <w:sz w:val="28"/>
          <w:szCs w:val="28"/>
        </w:rPr>
        <w:t xml:space="preserve">Денежное содержание федерального государственного гражданского служащего </w:t>
      </w:r>
      <w:r>
        <w:rPr>
          <w:sz w:val="28"/>
          <w:szCs w:val="28"/>
        </w:rPr>
        <w:t>Управления</w:t>
      </w:r>
      <w:r w:rsidR="00A61512">
        <w:rPr>
          <w:sz w:val="28"/>
          <w:szCs w:val="28"/>
        </w:rPr>
        <w:t xml:space="preserve"> Федеральной налоговой службы по </w:t>
      </w:r>
      <w:r w:rsidR="00A61512" w:rsidRPr="00A61512">
        <w:rPr>
          <w:sz w:val="28"/>
          <w:szCs w:val="28"/>
        </w:rPr>
        <w:t>Республике Тыва</w:t>
      </w:r>
      <w:r w:rsidR="00A61512">
        <w:rPr>
          <w:sz w:val="28"/>
          <w:szCs w:val="28"/>
        </w:rPr>
        <w:t xml:space="preserve"> </w:t>
      </w:r>
      <w:r w:rsidR="00FB4E30">
        <w:rPr>
          <w:sz w:val="28"/>
          <w:szCs w:val="28"/>
        </w:rPr>
        <w:t xml:space="preserve"> в соответствии со ст. </w:t>
      </w:r>
      <w:r w:rsidR="008044BB" w:rsidRPr="008044BB">
        <w:rPr>
          <w:sz w:val="28"/>
          <w:szCs w:val="28"/>
        </w:rPr>
        <w:t>50</w:t>
      </w:r>
      <w:r w:rsidR="00FB4E30">
        <w:rPr>
          <w:sz w:val="28"/>
          <w:szCs w:val="28"/>
        </w:rPr>
        <w:t xml:space="preserve"> Федерального закона  от 27.07.2004 года № 79-ФЗ «О государственной гражданской службе Российской Федерации»</w:t>
      </w:r>
      <w:r>
        <w:rPr>
          <w:sz w:val="28"/>
          <w:szCs w:val="28"/>
        </w:rPr>
        <w:t xml:space="preserve"> и состоит из:</w:t>
      </w:r>
    </w:p>
    <w:tbl>
      <w:tblPr>
        <w:tblW w:w="1031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4819"/>
      </w:tblGrid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8D6388">
              <w:rPr>
                <w:b/>
                <w:lang w:eastAsia="ar-SA"/>
              </w:rPr>
              <w:t xml:space="preserve">Главный специалист-эксперт 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4</w:t>
            </w:r>
            <w:r>
              <w:rPr>
                <w:lang w:eastAsia="ar-SA"/>
              </w:rPr>
              <w:t>723</w:t>
            </w:r>
            <w:r w:rsidRPr="00B923F4">
              <w:rPr>
                <w:lang w:eastAsia="ar-SA"/>
              </w:rPr>
              <w:t xml:space="preserve"> руб.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Месячного оклада в соответствии с присвоенным классным чином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 15</w:t>
            </w:r>
            <w:r>
              <w:rPr>
                <w:lang w:eastAsia="ar-SA"/>
              </w:rPr>
              <w:t>76</w:t>
            </w:r>
            <w:r w:rsidRPr="00B923F4">
              <w:rPr>
                <w:lang w:eastAsia="ar-SA"/>
              </w:rPr>
              <w:t xml:space="preserve"> руб.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до 30% 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должностного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оклада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60% - 90%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должностного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оклада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Ежемесячного  денежного поощрения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1  должностной оклад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Единовременной выплаты </w:t>
            </w:r>
            <w:r w:rsidR="008D6388">
              <w:rPr>
                <w:lang w:eastAsia="ar-SA"/>
              </w:rPr>
              <w:t xml:space="preserve">и материальная помощь </w:t>
            </w:r>
            <w:r w:rsidRPr="00B923F4">
              <w:rPr>
                <w:lang w:eastAsia="ar-SA"/>
              </w:rPr>
              <w:t xml:space="preserve">при предоставлении ежегодного оплачиваемого отпуска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8D6388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D6388">
              <w:rPr>
                <w:lang w:eastAsia="ar-SA"/>
              </w:rPr>
              <w:t xml:space="preserve">3 месячных оклада 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8D6388">
              <w:rPr>
                <w:lang w:eastAsia="ar-SA"/>
              </w:rPr>
              <w:t>денежного содержания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</w:p>
          <w:p w:rsidR="004F52B0" w:rsidRPr="00B923F4" w:rsidRDefault="004F52B0" w:rsidP="004F52B0">
            <w:pPr>
              <w:suppressAutoHyphens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Материальной помощи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постановлением Правительства РФ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постановлением Правительства     РФ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</w:tbl>
    <w:p w:rsidR="00226508" w:rsidRDefault="00226508" w:rsidP="00D865EC">
      <w:pPr>
        <w:jc w:val="both"/>
        <w:rPr>
          <w:sz w:val="28"/>
          <w:szCs w:val="28"/>
        </w:rPr>
      </w:pPr>
    </w:p>
    <w:p w:rsidR="004F52B0" w:rsidRDefault="004F52B0" w:rsidP="00D865EC">
      <w:pPr>
        <w:jc w:val="both"/>
        <w:rPr>
          <w:sz w:val="28"/>
          <w:szCs w:val="28"/>
        </w:rPr>
      </w:pPr>
    </w:p>
    <w:tbl>
      <w:tblPr>
        <w:tblW w:w="1031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4819"/>
      </w:tblGrid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B923F4">
              <w:rPr>
                <w:b/>
                <w:lang w:eastAsia="ar-SA"/>
              </w:rPr>
              <w:t xml:space="preserve">Старший государственный налоговый инспектор 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4</w:t>
            </w:r>
            <w:r>
              <w:rPr>
                <w:lang w:eastAsia="ar-SA"/>
              </w:rPr>
              <w:t>723</w:t>
            </w:r>
            <w:r w:rsidRPr="00B923F4">
              <w:rPr>
                <w:lang w:eastAsia="ar-SA"/>
              </w:rPr>
              <w:t xml:space="preserve"> руб.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Месячного оклада в соответствии с присвоенным классным чином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 15</w:t>
            </w:r>
            <w:r>
              <w:rPr>
                <w:lang w:eastAsia="ar-SA"/>
              </w:rPr>
              <w:t>76</w:t>
            </w:r>
            <w:r w:rsidRPr="00B923F4">
              <w:rPr>
                <w:lang w:eastAsia="ar-SA"/>
              </w:rPr>
              <w:t xml:space="preserve"> руб.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до 30% 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должностного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оклада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60% - 90%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должностного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оклада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Ежемесячного  денежного поощрения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1  должностной оклад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Единовременной выплаты </w:t>
            </w:r>
            <w:r w:rsidR="008D6388">
              <w:rPr>
                <w:lang w:eastAsia="ar-SA"/>
              </w:rPr>
              <w:t xml:space="preserve">и материальная помощь </w:t>
            </w:r>
            <w:r w:rsidRPr="00B923F4">
              <w:rPr>
                <w:lang w:eastAsia="ar-SA"/>
              </w:rPr>
              <w:t xml:space="preserve">при предоставлении ежегодного оплачиваемого отпуска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8D6388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D6388">
              <w:rPr>
                <w:lang w:eastAsia="ar-SA"/>
              </w:rPr>
              <w:t xml:space="preserve">3 месячных оклада 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8D6388">
              <w:rPr>
                <w:lang w:eastAsia="ar-SA"/>
              </w:rPr>
              <w:t>денежного содержания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</w:p>
          <w:p w:rsidR="004F52B0" w:rsidRPr="00B923F4" w:rsidRDefault="004F52B0" w:rsidP="004F52B0">
            <w:pPr>
              <w:suppressAutoHyphens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Материальной помощи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постановлением Правительства РФ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постановлением Правительства     РФ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</w:tbl>
    <w:p w:rsidR="00226508" w:rsidRDefault="00226508" w:rsidP="00D865EC">
      <w:pPr>
        <w:jc w:val="both"/>
        <w:rPr>
          <w:sz w:val="28"/>
          <w:szCs w:val="28"/>
        </w:rPr>
      </w:pPr>
    </w:p>
    <w:p w:rsidR="004F52B0" w:rsidRDefault="004F52B0" w:rsidP="00D865EC">
      <w:pPr>
        <w:jc w:val="both"/>
        <w:rPr>
          <w:sz w:val="28"/>
          <w:szCs w:val="28"/>
        </w:rPr>
      </w:pPr>
    </w:p>
    <w:tbl>
      <w:tblPr>
        <w:tblW w:w="1031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500"/>
        <w:gridCol w:w="4819"/>
      </w:tblGrid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Главный</w:t>
            </w:r>
            <w:r w:rsidRPr="00B923F4">
              <w:rPr>
                <w:b/>
                <w:lang w:eastAsia="ar-SA"/>
              </w:rPr>
              <w:t xml:space="preserve"> государственный налоговый инспектор 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CB61A6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5246</w:t>
            </w:r>
            <w:r w:rsidR="004F52B0" w:rsidRPr="00B923F4">
              <w:rPr>
                <w:lang w:eastAsia="ar-SA"/>
              </w:rPr>
              <w:t xml:space="preserve"> руб.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Месячного оклада в соответствии с присвоенным классным чином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C69FC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 1</w:t>
            </w:r>
            <w:r w:rsidR="004C69FC">
              <w:rPr>
                <w:lang w:eastAsia="ar-SA"/>
              </w:rPr>
              <w:t>663</w:t>
            </w:r>
            <w:r w:rsidRPr="00B923F4">
              <w:rPr>
                <w:lang w:eastAsia="ar-SA"/>
              </w:rPr>
              <w:t xml:space="preserve"> руб.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до 30% 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должностного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оклада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791A3E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60% - 100</w:t>
            </w:r>
            <w:r w:rsidR="004F52B0" w:rsidRPr="00B923F4">
              <w:rPr>
                <w:lang w:eastAsia="ar-SA"/>
              </w:rPr>
              <w:t>%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должностного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оклада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Ежемесячного  денежного поощрения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1  должностной оклад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Единовременной выплаты</w:t>
            </w:r>
            <w:r w:rsidR="008D6388">
              <w:rPr>
                <w:lang w:eastAsia="ar-SA"/>
              </w:rPr>
              <w:t xml:space="preserve"> и материальная помощь</w:t>
            </w:r>
            <w:r w:rsidRPr="00B923F4">
              <w:rPr>
                <w:lang w:eastAsia="ar-SA"/>
              </w:rPr>
              <w:t xml:space="preserve"> при предоставлении ежегодного оплачиваемого отпуска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8D6388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D6388">
              <w:rPr>
                <w:lang w:eastAsia="ar-SA"/>
              </w:rPr>
              <w:t xml:space="preserve">3 месячных оклада 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8D6388">
              <w:rPr>
                <w:lang w:eastAsia="ar-SA"/>
              </w:rPr>
              <w:t>денежного содержания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</w:p>
          <w:p w:rsidR="004F52B0" w:rsidRPr="00B923F4" w:rsidRDefault="004F52B0" w:rsidP="004F52B0">
            <w:pPr>
              <w:suppressAutoHyphens/>
              <w:rPr>
                <w:lang w:eastAsia="ar-SA"/>
              </w:rPr>
            </w:pPr>
            <w:r w:rsidRPr="00B923F4">
              <w:rPr>
                <w:lang w:eastAsia="ar-SA"/>
              </w:rPr>
              <w:t xml:space="preserve">Материальной помощи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положением, утвержденным Представителем нанимателя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постановлением Правительства РФ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  <w:tr w:rsidR="004F52B0" w:rsidRPr="00B923F4" w:rsidTr="004F52B0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rPr>
                <w:lang w:eastAsia="ar-SA"/>
              </w:rPr>
            </w:pPr>
            <w:r w:rsidRPr="00B923F4">
              <w:rPr>
                <w:lang w:eastAsia="ar-SA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2B0" w:rsidRPr="00B923F4" w:rsidRDefault="004F52B0" w:rsidP="004F52B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в соответствии с постановлением Правительства     РФ</w:t>
            </w:r>
          </w:p>
          <w:p w:rsidR="004F52B0" w:rsidRPr="00B923F4" w:rsidRDefault="004F52B0" w:rsidP="004F52B0">
            <w:pPr>
              <w:suppressAutoHyphens/>
              <w:jc w:val="center"/>
              <w:rPr>
                <w:lang w:eastAsia="ar-SA"/>
              </w:rPr>
            </w:pPr>
            <w:r w:rsidRPr="00B923F4">
              <w:rPr>
                <w:lang w:eastAsia="ar-SA"/>
              </w:rPr>
              <w:t>о материальном стимулировании Федеральных государственных гражданских служащих</w:t>
            </w:r>
          </w:p>
        </w:tc>
      </w:tr>
    </w:tbl>
    <w:p w:rsidR="004F52B0" w:rsidRDefault="004F52B0" w:rsidP="00D865EC">
      <w:pPr>
        <w:jc w:val="both"/>
        <w:rPr>
          <w:sz w:val="28"/>
          <w:szCs w:val="28"/>
        </w:rPr>
      </w:pPr>
    </w:p>
    <w:p w:rsidR="002D3689" w:rsidRDefault="00561D7C" w:rsidP="003C35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3689">
        <w:rPr>
          <w:sz w:val="28"/>
          <w:szCs w:val="28"/>
        </w:rPr>
        <w:t>На государственную гражданскую службу вправе поступать граждане Российской Федерации, достигшие возраста 18 лет, в</w:t>
      </w:r>
      <w:r w:rsidR="00AA5ADB">
        <w:rPr>
          <w:sz w:val="28"/>
          <w:szCs w:val="28"/>
        </w:rPr>
        <w:t xml:space="preserve">ладеющие государственным языком </w:t>
      </w:r>
      <w:r w:rsidR="002D3689">
        <w:rPr>
          <w:sz w:val="28"/>
          <w:szCs w:val="28"/>
        </w:rPr>
        <w:t>Российской Федерации и соответствующие квалификационным требованиям, установленным Федеральным законом от 27.07.2004 №79-ФЗ «О государственной гражданской службе Российской Федерации» и Указом Президента Российской Федерации от 16.01.2017 года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A07ACE" w:rsidRDefault="00FE69C9" w:rsidP="003C35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A07ACE" w:rsidRPr="00A07ACE">
        <w:rPr>
          <w:sz w:val="28"/>
          <w:szCs w:val="28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2D3689" w:rsidRPr="009D4C50" w:rsidRDefault="00561D7C" w:rsidP="003C35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D4C50">
        <w:rPr>
          <w:sz w:val="28"/>
          <w:szCs w:val="28"/>
        </w:rPr>
        <w:t>Для участия в конкурсе гражданин представляет следующие документы</w:t>
      </w:r>
      <w:r w:rsidR="009D4C50" w:rsidRPr="009D4C50">
        <w:rPr>
          <w:sz w:val="28"/>
          <w:szCs w:val="28"/>
        </w:rPr>
        <w:t>:</w:t>
      </w:r>
    </w:p>
    <w:p w:rsidR="009D4C50" w:rsidRPr="009D4C50" w:rsidRDefault="00A320FA" w:rsidP="00A320FA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>1.Л</w:t>
      </w:r>
      <w:r w:rsidR="009D4C50" w:rsidRPr="009D4C50">
        <w:rPr>
          <w:sz w:val="28"/>
          <w:szCs w:val="28"/>
        </w:rPr>
        <w:t>ичное заявление об участии в конкурсе</w:t>
      </w:r>
      <w:r w:rsidR="00776A46">
        <w:rPr>
          <w:sz w:val="28"/>
          <w:szCs w:val="28"/>
        </w:rPr>
        <w:t>.</w:t>
      </w:r>
    </w:p>
    <w:p w:rsidR="009D4C50" w:rsidRDefault="00A320FA" w:rsidP="00A320FA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>2.С</w:t>
      </w:r>
      <w:r w:rsidR="009D4C50">
        <w:rPr>
          <w:sz w:val="28"/>
          <w:szCs w:val="28"/>
        </w:rPr>
        <w:t>обственноручно заполненную и подписанную анкету по форме, утвержден</w:t>
      </w:r>
    </w:p>
    <w:p w:rsidR="009D4C50" w:rsidRPr="009D4C50" w:rsidRDefault="009D4C50" w:rsidP="009D4C50">
      <w:pPr>
        <w:jc w:val="both"/>
        <w:rPr>
          <w:sz w:val="28"/>
          <w:szCs w:val="28"/>
        </w:rPr>
      </w:pPr>
      <w:r>
        <w:rPr>
          <w:sz w:val="28"/>
          <w:szCs w:val="28"/>
        </w:rPr>
        <w:t>ной</w:t>
      </w:r>
      <w:r w:rsidRPr="009D4C50">
        <w:rPr>
          <w:sz w:val="28"/>
          <w:szCs w:val="28"/>
        </w:rPr>
        <w:t xml:space="preserve"> распоряжением Правительства Российской Федерации </w:t>
      </w:r>
      <w:r w:rsidR="00B37806" w:rsidRPr="00B37806">
        <w:rPr>
          <w:sz w:val="28"/>
          <w:szCs w:val="28"/>
        </w:rPr>
        <w:t>Распоряжение Правительства РФ от 26.05.2005 N 667-р (ред. от 27.03.2019)</w:t>
      </w:r>
      <w:r>
        <w:rPr>
          <w:sz w:val="28"/>
          <w:szCs w:val="28"/>
        </w:rPr>
        <w:t>, с приложением фотографий размером 4х6 см</w:t>
      </w:r>
      <w:r w:rsidR="00776A46">
        <w:rPr>
          <w:sz w:val="28"/>
          <w:szCs w:val="28"/>
        </w:rPr>
        <w:t>.</w:t>
      </w:r>
    </w:p>
    <w:p w:rsidR="00F07716" w:rsidRPr="008C7CEE" w:rsidRDefault="008C7CEE" w:rsidP="008C7C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37F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3.К</w:t>
      </w:r>
      <w:r w:rsidR="009D4C50" w:rsidRPr="008C7CEE">
        <w:rPr>
          <w:sz w:val="28"/>
          <w:szCs w:val="28"/>
        </w:rPr>
        <w:t>опию паспорта или</w:t>
      </w:r>
      <w:r w:rsidR="00F07716" w:rsidRPr="008C7CEE">
        <w:rPr>
          <w:sz w:val="28"/>
          <w:szCs w:val="28"/>
        </w:rPr>
        <w:t xml:space="preserve"> </w:t>
      </w:r>
      <w:r w:rsidR="009D4C50" w:rsidRPr="008C7CEE">
        <w:rPr>
          <w:sz w:val="28"/>
          <w:szCs w:val="28"/>
        </w:rPr>
        <w:t xml:space="preserve"> заменяющего его документа</w:t>
      </w:r>
      <w:r w:rsidR="00F07716" w:rsidRPr="008C7CEE">
        <w:rPr>
          <w:sz w:val="28"/>
          <w:szCs w:val="28"/>
        </w:rPr>
        <w:t xml:space="preserve"> </w:t>
      </w:r>
      <w:r w:rsidR="009D4C50" w:rsidRPr="008C7CEE">
        <w:rPr>
          <w:sz w:val="28"/>
          <w:szCs w:val="28"/>
        </w:rPr>
        <w:t xml:space="preserve"> (соответствующий </w:t>
      </w:r>
    </w:p>
    <w:p w:rsidR="009D4C50" w:rsidRPr="002A47AD" w:rsidRDefault="009D4C50" w:rsidP="002A47AD">
      <w:pPr>
        <w:jc w:val="both"/>
        <w:rPr>
          <w:sz w:val="28"/>
          <w:szCs w:val="28"/>
        </w:rPr>
      </w:pPr>
      <w:r w:rsidRPr="00F07716">
        <w:rPr>
          <w:sz w:val="28"/>
          <w:szCs w:val="28"/>
        </w:rPr>
        <w:t xml:space="preserve">документ </w:t>
      </w:r>
      <w:r w:rsidRPr="002A47AD">
        <w:rPr>
          <w:sz w:val="28"/>
          <w:szCs w:val="28"/>
        </w:rPr>
        <w:t>предъявляется лично по прибытии на конкурс)</w:t>
      </w:r>
      <w:r w:rsidR="000E7F8F">
        <w:rPr>
          <w:sz w:val="28"/>
          <w:szCs w:val="28"/>
        </w:rPr>
        <w:t>.</w:t>
      </w:r>
    </w:p>
    <w:p w:rsidR="009D4C50" w:rsidRPr="00315A75" w:rsidRDefault="00D07135" w:rsidP="00D07135">
      <w:pPr>
        <w:pStyle w:val="af7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42E4">
        <w:rPr>
          <w:sz w:val="28"/>
          <w:szCs w:val="28"/>
        </w:rPr>
        <w:t xml:space="preserve"> </w:t>
      </w:r>
      <w:r w:rsidR="00346BE9">
        <w:rPr>
          <w:sz w:val="28"/>
          <w:szCs w:val="28"/>
        </w:rPr>
        <w:t xml:space="preserve">    </w:t>
      </w:r>
      <w:r w:rsidR="000442E4">
        <w:rPr>
          <w:sz w:val="28"/>
          <w:szCs w:val="28"/>
        </w:rPr>
        <w:t xml:space="preserve"> </w:t>
      </w:r>
      <w:r w:rsidR="00346BE9">
        <w:rPr>
          <w:sz w:val="28"/>
          <w:szCs w:val="28"/>
        </w:rPr>
        <w:t>4.Д</w:t>
      </w:r>
      <w:r w:rsidR="009D4C50" w:rsidRPr="00315A75">
        <w:rPr>
          <w:sz w:val="28"/>
          <w:szCs w:val="28"/>
        </w:rPr>
        <w:t>документы, подтверждающие необходим</w:t>
      </w:r>
      <w:r w:rsidR="002A47AD" w:rsidRPr="00315A75">
        <w:rPr>
          <w:sz w:val="28"/>
          <w:szCs w:val="28"/>
        </w:rPr>
        <w:t>о</w:t>
      </w:r>
      <w:r>
        <w:rPr>
          <w:sz w:val="28"/>
          <w:szCs w:val="28"/>
        </w:rPr>
        <w:t xml:space="preserve">е профессиональное образование, </w:t>
      </w:r>
      <w:r w:rsidR="00315A75" w:rsidRPr="00315A75">
        <w:rPr>
          <w:sz w:val="28"/>
          <w:szCs w:val="28"/>
        </w:rPr>
        <w:t xml:space="preserve">специальность, квалификацию, </w:t>
      </w:r>
      <w:r w:rsidR="00315A75">
        <w:rPr>
          <w:sz w:val="28"/>
          <w:szCs w:val="28"/>
        </w:rPr>
        <w:t>с</w:t>
      </w:r>
      <w:r w:rsidR="002A47AD" w:rsidRPr="00315A75">
        <w:rPr>
          <w:sz w:val="28"/>
          <w:szCs w:val="28"/>
        </w:rPr>
        <w:t xml:space="preserve">таж работы </w:t>
      </w:r>
      <w:r w:rsidR="00315A75" w:rsidRPr="00315A75">
        <w:rPr>
          <w:sz w:val="28"/>
          <w:szCs w:val="28"/>
        </w:rPr>
        <w:t>(при наличии)</w:t>
      </w:r>
      <w:r w:rsidR="000E7F8F">
        <w:rPr>
          <w:sz w:val="28"/>
          <w:szCs w:val="28"/>
        </w:rPr>
        <w:t>.</w:t>
      </w:r>
    </w:p>
    <w:p w:rsidR="00F07716" w:rsidRPr="00584BF8" w:rsidRDefault="00584BF8" w:rsidP="00584B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442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A2098">
        <w:rPr>
          <w:sz w:val="28"/>
          <w:szCs w:val="28"/>
        </w:rPr>
        <w:t xml:space="preserve">    5.К</w:t>
      </w:r>
      <w:r w:rsidR="002A47AD" w:rsidRPr="00584BF8">
        <w:rPr>
          <w:sz w:val="28"/>
          <w:szCs w:val="28"/>
        </w:rPr>
        <w:t xml:space="preserve">опию трудовой книжки (за исключением случаев, когда служебная </w:t>
      </w:r>
    </w:p>
    <w:p w:rsidR="002A47AD" w:rsidRPr="00F07716" w:rsidRDefault="002A47AD" w:rsidP="00F07716">
      <w:pPr>
        <w:jc w:val="both"/>
        <w:rPr>
          <w:sz w:val="28"/>
          <w:szCs w:val="28"/>
        </w:rPr>
      </w:pPr>
      <w:r w:rsidRPr="00F07716">
        <w:rPr>
          <w:sz w:val="28"/>
          <w:szCs w:val="28"/>
        </w:rPr>
        <w:t>(трудовая) деятельность осуществляется впервые), заверенную нотариально или кадровой службой по месту работы (службы) или иные документы, подтверждающие трудовую служебную) деятельность гражданина</w:t>
      </w:r>
      <w:r w:rsidR="000E7F8F">
        <w:rPr>
          <w:sz w:val="28"/>
          <w:szCs w:val="28"/>
        </w:rPr>
        <w:t>.</w:t>
      </w:r>
    </w:p>
    <w:p w:rsidR="002A47AD" w:rsidRPr="002A47AD" w:rsidRDefault="002A47AD" w:rsidP="002A47AD">
      <w:pPr>
        <w:jc w:val="both"/>
        <w:rPr>
          <w:sz w:val="28"/>
          <w:szCs w:val="28"/>
        </w:rPr>
      </w:pPr>
      <w:r w:rsidRPr="002A47AD">
        <w:rPr>
          <w:sz w:val="28"/>
          <w:szCs w:val="28"/>
        </w:rPr>
        <w:t xml:space="preserve">    </w:t>
      </w:r>
      <w:r w:rsidR="00113A7B">
        <w:rPr>
          <w:sz w:val="28"/>
          <w:szCs w:val="28"/>
        </w:rPr>
        <w:t xml:space="preserve">    6.К</w:t>
      </w:r>
      <w:r>
        <w:rPr>
          <w:sz w:val="28"/>
          <w:szCs w:val="28"/>
        </w:rPr>
        <w:t>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</w:t>
      </w:r>
      <w:r w:rsidR="000E7F8F">
        <w:rPr>
          <w:sz w:val="28"/>
          <w:szCs w:val="28"/>
        </w:rPr>
        <w:t>.</w:t>
      </w:r>
    </w:p>
    <w:p w:rsidR="00B707FE" w:rsidRPr="002B2CE5" w:rsidRDefault="002B2CE5" w:rsidP="002B2C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7.Д</w:t>
      </w:r>
      <w:r w:rsidR="00B707FE" w:rsidRPr="002B2CE5">
        <w:rPr>
          <w:sz w:val="28"/>
          <w:szCs w:val="28"/>
        </w:rPr>
        <w:t xml:space="preserve">окумент об отсутствии у гражданина заболевания, препятствующего </w:t>
      </w:r>
    </w:p>
    <w:p w:rsidR="002A47AD" w:rsidRPr="000442E4" w:rsidRDefault="00B707FE" w:rsidP="00B707FE">
      <w:pPr>
        <w:jc w:val="both"/>
        <w:rPr>
          <w:sz w:val="28"/>
          <w:szCs w:val="28"/>
        </w:rPr>
      </w:pPr>
      <w:r w:rsidRPr="00B707FE">
        <w:rPr>
          <w:sz w:val="28"/>
          <w:szCs w:val="28"/>
        </w:rPr>
        <w:t>поступлению</w:t>
      </w:r>
      <w:r w:rsidR="002A47AD" w:rsidRPr="00B707FE">
        <w:rPr>
          <w:sz w:val="28"/>
          <w:szCs w:val="28"/>
        </w:rPr>
        <w:t xml:space="preserve"> </w:t>
      </w:r>
      <w:r>
        <w:rPr>
          <w:sz w:val="28"/>
          <w:szCs w:val="28"/>
        </w:rPr>
        <w:t>на гражданскую службу или ее прохождению (справка формы 001-ГС</w:t>
      </w:r>
      <w:r w:rsidRPr="000442E4">
        <w:rPr>
          <w:sz w:val="28"/>
          <w:szCs w:val="28"/>
        </w:rPr>
        <w:t>/</w:t>
      </w:r>
      <w:r>
        <w:rPr>
          <w:sz w:val="28"/>
          <w:szCs w:val="28"/>
        </w:rPr>
        <w:t>у)</w:t>
      </w:r>
      <w:r w:rsidR="000E7F8F">
        <w:rPr>
          <w:sz w:val="28"/>
          <w:szCs w:val="28"/>
        </w:rPr>
        <w:t>.</w:t>
      </w:r>
    </w:p>
    <w:p w:rsidR="00B707FE" w:rsidRPr="000442E4" w:rsidRDefault="000442E4" w:rsidP="00044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442E4">
        <w:rPr>
          <w:sz w:val="28"/>
          <w:szCs w:val="28"/>
        </w:rPr>
        <w:t>8.</w:t>
      </w:r>
      <w:r>
        <w:rPr>
          <w:sz w:val="28"/>
          <w:szCs w:val="28"/>
        </w:rPr>
        <w:t>К</w:t>
      </w:r>
      <w:r w:rsidR="00B707FE" w:rsidRPr="000442E4">
        <w:rPr>
          <w:sz w:val="28"/>
          <w:szCs w:val="28"/>
        </w:rPr>
        <w:t>пи</w:t>
      </w:r>
      <w:r w:rsidR="00BB4CD9" w:rsidRPr="000442E4">
        <w:rPr>
          <w:sz w:val="28"/>
          <w:szCs w:val="28"/>
        </w:rPr>
        <w:t>и</w:t>
      </w:r>
      <w:r w:rsidR="00B707FE" w:rsidRPr="000442E4">
        <w:rPr>
          <w:sz w:val="28"/>
          <w:szCs w:val="28"/>
        </w:rPr>
        <w:t xml:space="preserve"> документ</w:t>
      </w:r>
      <w:r w:rsidR="00BB4CD9" w:rsidRPr="000442E4">
        <w:rPr>
          <w:sz w:val="28"/>
          <w:szCs w:val="28"/>
        </w:rPr>
        <w:t>ов</w:t>
      </w:r>
      <w:r w:rsidR="00B430C5" w:rsidRPr="000442E4">
        <w:rPr>
          <w:sz w:val="28"/>
          <w:szCs w:val="28"/>
        </w:rPr>
        <w:t xml:space="preserve"> </w:t>
      </w:r>
      <w:r w:rsidR="00B707FE" w:rsidRPr="000442E4">
        <w:rPr>
          <w:sz w:val="28"/>
          <w:szCs w:val="28"/>
        </w:rPr>
        <w:t xml:space="preserve"> воинского учета (для военнообязанных и лиц, подлежащих </w:t>
      </w:r>
    </w:p>
    <w:p w:rsidR="00B707FE" w:rsidRPr="000442E4" w:rsidRDefault="00B707FE" w:rsidP="00B707FE">
      <w:pPr>
        <w:jc w:val="both"/>
        <w:rPr>
          <w:sz w:val="28"/>
          <w:szCs w:val="28"/>
        </w:rPr>
      </w:pPr>
      <w:r w:rsidRPr="00B707FE">
        <w:rPr>
          <w:sz w:val="28"/>
          <w:szCs w:val="28"/>
        </w:rPr>
        <w:t>призыву на военную службу)</w:t>
      </w:r>
      <w:r w:rsidR="000E7F8F">
        <w:rPr>
          <w:sz w:val="28"/>
          <w:szCs w:val="28"/>
        </w:rPr>
        <w:t>.</w:t>
      </w:r>
    </w:p>
    <w:p w:rsidR="00B707FE" w:rsidRPr="002B50EF" w:rsidRDefault="002B50EF" w:rsidP="002B50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9.С</w:t>
      </w:r>
      <w:r w:rsidR="00B707FE" w:rsidRPr="002B50EF">
        <w:rPr>
          <w:sz w:val="28"/>
          <w:szCs w:val="28"/>
        </w:rPr>
        <w:t>правку о доходах и расходах, об имуществе и обязательствах иму</w:t>
      </w:r>
      <w:r w:rsidR="004E7B21" w:rsidRPr="002B50EF">
        <w:rPr>
          <w:sz w:val="28"/>
          <w:szCs w:val="28"/>
        </w:rPr>
        <w:t>щ</w:t>
      </w:r>
      <w:r w:rsidR="00B707FE" w:rsidRPr="002B50EF">
        <w:rPr>
          <w:sz w:val="28"/>
          <w:szCs w:val="28"/>
        </w:rPr>
        <w:t>ествен-</w:t>
      </w:r>
    </w:p>
    <w:p w:rsidR="00B707FE" w:rsidRPr="00640F6A" w:rsidRDefault="00B707FE" w:rsidP="00B707FE">
      <w:pPr>
        <w:jc w:val="both"/>
        <w:rPr>
          <w:sz w:val="28"/>
          <w:szCs w:val="28"/>
        </w:rPr>
      </w:pPr>
      <w:r w:rsidRPr="00B707FE">
        <w:rPr>
          <w:sz w:val="28"/>
          <w:szCs w:val="28"/>
        </w:rPr>
        <w:t>ного</w:t>
      </w:r>
      <w:r w:rsidR="004E7B21">
        <w:rPr>
          <w:sz w:val="28"/>
          <w:szCs w:val="28"/>
        </w:rPr>
        <w:t xml:space="preserve"> </w:t>
      </w:r>
      <w:r w:rsidRPr="00B707FE">
        <w:rPr>
          <w:sz w:val="28"/>
          <w:szCs w:val="28"/>
        </w:rPr>
        <w:t xml:space="preserve"> характера</w:t>
      </w:r>
      <w:r>
        <w:rPr>
          <w:sz w:val="28"/>
          <w:szCs w:val="28"/>
        </w:rPr>
        <w:t xml:space="preserve"> гражданина, претендующего на замещение должности федеральной государственной службы, а также справку о доходах и расходах,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федеральной государственной службы (Указы Президента Российской Федерации от 18.05.2009 года №559, от 23 июня 2014 года №</w:t>
      </w:r>
      <w:r w:rsidR="003426E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3426E8">
        <w:rPr>
          <w:sz w:val="28"/>
          <w:szCs w:val="28"/>
        </w:rPr>
        <w:t>60</w:t>
      </w:r>
      <w:r w:rsidR="00561D7C" w:rsidRPr="00561D7C">
        <w:rPr>
          <w:sz w:val="28"/>
          <w:szCs w:val="28"/>
        </w:rPr>
        <w:t>)</w:t>
      </w:r>
      <w:r w:rsidR="00C61D78">
        <w:rPr>
          <w:sz w:val="28"/>
          <w:szCs w:val="28"/>
        </w:rPr>
        <w:t>.</w:t>
      </w:r>
      <w:r w:rsidRPr="00B707FE">
        <w:rPr>
          <w:sz w:val="28"/>
          <w:szCs w:val="28"/>
        </w:rPr>
        <w:t xml:space="preserve"> </w:t>
      </w:r>
    </w:p>
    <w:p w:rsidR="00561D7C" w:rsidRPr="00E909B6" w:rsidRDefault="00E909B6" w:rsidP="00E909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09B6">
        <w:rPr>
          <w:sz w:val="28"/>
          <w:szCs w:val="28"/>
        </w:rPr>
        <w:t>10.</w:t>
      </w:r>
      <w:r>
        <w:rPr>
          <w:sz w:val="28"/>
          <w:szCs w:val="28"/>
        </w:rPr>
        <w:t>С</w:t>
      </w:r>
      <w:r w:rsidR="00561D7C" w:rsidRPr="00E909B6">
        <w:rPr>
          <w:sz w:val="28"/>
          <w:szCs w:val="28"/>
        </w:rPr>
        <w:t>ведения о размещении информации</w:t>
      </w:r>
      <w:r w:rsidR="00A178A9" w:rsidRPr="00E909B6">
        <w:rPr>
          <w:sz w:val="28"/>
          <w:szCs w:val="28"/>
        </w:rPr>
        <w:t xml:space="preserve"> </w:t>
      </w:r>
      <w:r w:rsidR="00561D7C" w:rsidRPr="00E909B6">
        <w:rPr>
          <w:sz w:val="28"/>
          <w:szCs w:val="28"/>
        </w:rPr>
        <w:t xml:space="preserve"> в информационно</w:t>
      </w:r>
      <w:r w:rsidR="003426E8" w:rsidRPr="00E909B6">
        <w:rPr>
          <w:sz w:val="28"/>
          <w:szCs w:val="28"/>
        </w:rPr>
        <w:t xml:space="preserve"> </w:t>
      </w:r>
      <w:r w:rsidR="00427DA2">
        <w:rPr>
          <w:sz w:val="28"/>
          <w:szCs w:val="28"/>
        </w:rPr>
        <w:t>- телекоммуникацион</w:t>
      </w:r>
    </w:p>
    <w:p w:rsidR="00561D7C" w:rsidRPr="00561D7C" w:rsidRDefault="00561D7C" w:rsidP="00561D7C">
      <w:pPr>
        <w:jc w:val="both"/>
        <w:rPr>
          <w:sz w:val="28"/>
          <w:szCs w:val="28"/>
        </w:rPr>
      </w:pPr>
      <w:r w:rsidRPr="00561D7C">
        <w:rPr>
          <w:sz w:val="28"/>
          <w:szCs w:val="28"/>
        </w:rPr>
        <w:t>ной сети «Интернет»</w:t>
      </w:r>
      <w:r>
        <w:rPr>
          <w:sz w:val="28"/>
          <w:szCs w:val="28"/>
        </w:rPr>
        <w:t xml:space="preserve"> (ст.20.2 Федерального закона от 27.07.2004 года №79-ФЗ «О государственной гражданск</w:t>
      </w:r>
      <w:r w:rsidR="00C42351">
        <w:rPr>
          <w:sz w:val="28"/>
          <w:szCs w:val="28"/>
        </w:rPr>
        <w:t>ой службе  Российской Федерации,  Распоряжение Правительства  РФ от 28.12.2016 №2867-р.).</w:t>
      </w:r>
    </w:p>
    <w:p w:rsidR="00561D7C" w:rsidRPr="005B6B87" w:rsidRDefault="005B6B87" w:rsidP="005B6B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11.К</w:t>
      </w:r>
      <w:r w:rsidR="00561D7C" w:rsidRPr="005B6B87">
        <w:rPr>
          <w:sz w:val="28"/>
          <w:szCs w:val="28"/>
        </w:rPr>
        <w:t>опия страхового свидетельства обязательного пенсионного страхования</w:t>
      </w:r>
      <w:r w:rsidR="00C61D78">
        <w:rPr>
          <w:sz w:val="28"/>
          <w:szCs w:val="28"/>
        </w:rPr>
        <w:t>.</w:t>
      </w:r>
    </w:p>
    <w:p w:rsidR="00561D7C" w:rsidRPr="005B6B87" w:rsidRDefault="005B6B87" w:rsidP="005B6B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B6B87">
        <w:rPr>
          <w:sz w:val="28"/>
          <w:szCs w:val="28"/>
        </w:rPr>
        <w:t>12.</w:t>
      </w:r>
      <w:r w:rsidR="00C61D78">
        <w:rPr>
          <w:sz w:val="28"/>
          <w:szCs w:val="28"/>
        </w:rPr>
        <w:t>К</w:t>
      </w:r>
      <w:r w:rsidR="00561D7C" w:rsidRPr="005B6B87">
        <w:rPr>
          <w:sz w:val="28"/>
          <w:szCs w:val="28"/>
        </w:rPr>
        <w:t xml:space="preserve">опия свидетельства о постановке на учет в налоговом органе физического </w:t>
      </w:r>
    </w:p>
    <w:p w:rsidR="009C41E8" w:rsidRDefault="00561D7C" w:rsidP="00561D7C">
      <w:pPr>
        <w:jc w:val="both"/>
        <w:rPr>
          <w:sz w:val="28"/>
          <w:szCs w:val="28"/>
        </w:rPr>
      </w:pPr>
      <w:r w:rsidRPr="00561D7C">
        <w:rPr>
          <w:sz w:val="28"/>
          <w:szCs w:val="28"/>
        </w:rPr>
        <w:t>лица по месту жительства на территории Российской Федерации.</w:t>
      </w:r>
    </w:p>
    <w:p w:rsidR="00561D7C" w:rsidRDefault="008876EF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</w:t>
      </w:r>
      <w:r w:rsidR="009C41E8" w:rsidRPr="009C41E8">
        <w:rPr>
          <w:sz w:val="28"/>
          <w:szCs w:val="28"/>
        </w:rPr>
        <w:t xml:space="preserve">ри подаче документов на конкурс гражданин оформляет письменное согласие на обработку персональных данных в </w:t>
      </w:r>
      <w:r w:rsidR="00BC6445">
        <w:rPr>
          <w:sz w:val="28"/>
          <w:szCs w:val="28"/>
        </w:rPr>
        <w:t xml:space="preserve"> </w:t>
      </w:r>
      <w:r w:rsidR="000F500A">
        <w:rPr>
          <w:sz w:val="28"/>
          <w:szCs w:val="28"/>
        </w:rPr>
        <w:t>Управлении ФНС России по Республике Тыва</w:t>
      </w:r>
      <w:r w:rsidR="00AC3BE2">
        <w:rPr>
          <w:sz w:val="28"/>
          <w:szCs w:val="28"/>
        </w:rPr>
        <w:t>.</w:t>
      </w:r>
    </w:p>
    <w:p w:rsidR="00AC3BE2" w:rsidRPr="00B6040A" w:rsidRDefault="00C02271" w:rsidP="00AC3BE2">
      <w:pPr>
        <w:jc w:val="both"/>
        <w:rPr>
          <w:b/>
          <w:color w:val="FFC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2120E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-  </w:t>
      </w:r>
      <w:r w:rsidR="00AC3BE2" w:rsidRPr="00AC3BE2">
        <w:rPr>
          <w:sz w:val="28"/>
          <w:szCs w:val="28"/>
        </w:rPr>
        <w:t xml:space="preserve">Документы, указанные в пунктах </w:t>
      </w:r>
      <w:r w:rsidR="0014329E">
        <w:rPr>
          <w:sz w:val="28"/>
          <w:szCs w:val="28"/>
        </w:rPr>
        <w:t>1-12  в Объявлении</w:t>
      </w:r>
      <w:r w:rsidR="00660E64">
        <w:rPr>
          <w:sz w:val="28"/>
          <w:szCs w:val="28"/>
        </w:rPr>
        <w:t xml:space="preserve"> </w:t>
      </w:r>
      <w:r w:rsidR="0014329E">
        <w:rPr>
          <w:sz w:val="28"/>
          <w:szCs w:val="28"/>
        </w:rPr>
        <w:t>(информации</w:t>
      </w:r>
      <w:r w:rsidR="00744F1D">
        <w:rPr>
          <w:sz w:val="28"/>
          <w:szCs w:val="28"/>
        </w:rPr>
        <w:t>)</w:t>
      </w:r>
      <w:r w:rsidR="0014329E">
        <w:rPr>
          <w:sz w:val="28"/>
          <w:szCs w:val="28"/>
        </w:rPr>
        <w:t xml:space="preserve">, </w:t>
      </w:r>
      <w:r w:rsidR="00AC3BE2" w:rsidRPr="00AC3BE2">
        <w:rPr>
          <w:sz w:val="28"/>
          <w:szCs w:val="28"/>
        </w:rPr>
        <w:t xml:space="preserve"> в течение 21 календарного дня со дня размещения объявления об их приеме на официальном сайте </w:t>
      </w:r>
      <w:r w:rsidR="00660E64">
        <w:rPr>
          <w:sz w:val="28"/>
          <w:szCs w:val="28"/>
        </w:rPr>
        <w:t xml:space="preserve"> ФНС России: </w:t>
      </w:r>
      <w:hyperlink r:id="rId9" w:history="1">
        <w:r w:rsidR="00660E64" w:rsidRPr="0040648F">
          <w:rPr>
            <w:rStyle w:val="ae"/>
            <w:sz w:val="28"/>
            <w:szCs w:val="28"/>
          </w:rPr>
          <w:t>www.</w:t>
        </w:r>
        <w:r w:rsidR="00660E64" w:rsidRPr="0040648F">
          <w:rPr>
            <w:rStyle w:val="ae"/>
            <w:sz w:val="28"/>
            <w:szCs w:val="28"/>
            <w:lang w:val="en-US"/>
          </w:rPr>
          <w:t>nalog</w:t>
        </w:r>
        <w:r w:rsidR="00660E64" w:rsidRPr="0040648F">
          <w:rPr>
            <w:rStyle w:val="ae"/>
            <w:sz w:val="28"/>
            <w:szCs w:val="28"/>
          </w:rPr>
          <w:t>.</w:t>
        </w:r>
        <w:r w:rsidR="00660E64" w:rsidRPr="0040648F">
          <w:rPr>
            <w:rStyle w:val="ae"/>
            <w:sz w:val="28"/>
            <w:szCs w:val="28"/>
            <w:lang w:val="en-US"/>
          </w:rPr>
          <w:t>ru</w:t>
        </w:r>
      </w:hyperlink>
      <w:r w:rsidR="00660E64" w:rsidRPr="00660E64">
        <w:rPr>
          <w:sz w:val="28"/>
          <w:szCs w:val="28"/>
        </w:rPr>
        <w:t xml:space="preserve">  </w:t>
      </w:r>
      <w:r w:rsidR="00660E64">
        <w:rPr>
          <w:sz w:val="28"/>
          <w:szCs w:val="28"/>
        </w:rPr>
        <w:t xml:space="preserve">представляются отдел  обеспечения </w:t>
      </w:r>
      <w:r w:rsidR="000F500A">
        <w:rPr>
          <w:sz w:val="28"/>
          <w:szCs w:val="28"/>
        </w:rPr>
        <w:lastRenderedPageBreak/>
        <w:t>Управления Ф</w:t>
      </w:r>
      <w:r w:rsidR="00660E64">
        <w:rPr>
          <w:sz w:val="28"/>
          <w:szCs w:val="28"/>
        </w:rPr>
        <w:t xml:space="preserve">едеральной налоговой службы по Республике  Тыва </w:t>
      </w:r>
      <w:r w:rsidR="00AC3BE2" w:rsidRPr="00AC3BE2">
        <w:rPr>
          <w:sz w:val="28"/>
          <w:szCs w:val="28"/>
        </w:rPr>
        <w:t>гражданином (гражданским служащим) лично, посредством направления по почте или в эл</w:t>
      </w:r>
      <w:r w:rsidR="00DB0E04">
        <w:rPr>
          <w:sz w:val="28"/>
          <w:szCs w:val="28"/>
        </w:rPr>
        <w:t xml:space="preserve">ектронном виде на </w:t>
      </w:r>
      <w:r w:rsidR="00782F4F">
        <w:rPr>
          <w:sz w:val="28"/>
          <w:szCs w:val="28"/>
        </w:rPr>
        <w:t>электронный адрес</w:t>
      </w:r>
      <w:r w:rsidR="00DB0E04">
        <w:rPr>
          <w:sz w:val="28"/>
          <w:szCs w:val="28"/>
        </w:rPr>
        <w:t xml:space="preserve">: </w:t>
      </w:r>
      <w:hyperlink r:id="rId10" w:history="1">
        <w:r w:rsidR="001E6FB3" w:rsidRPr="00D243FB">
          <w:rPr>
            <w:rStyle w:val="ae"/>
            <w:b/>
            <w:sz w:val="28"/>
            <w:szCs w:val="28"/>
            <w:lang w:val="en-US"/>
          </w:rPr>
          <w:t>r</w:t>
        </w:r>
        <w:r w:rsidR="001E6FB3" w:rsidRPr="00D243FB">
          <w:rPr>
            <w:rStyle w:val="ae"/>
            <w:b/>
            <w:sz w:val="28"/>
            <w:szCs w:val="28"/>
          </w:rPr>
          <w:t>1700@nalog.ru</w:t>
        </w:r>
      </w:hyperlink>
      <w:r w:rsidR="00782F4F" w:rsidRPr="00B6040A">
        <w:rPr>
          <w:b/>
          <w:sz w:val="28"/>
          <w:szCs w:val="28"/>
        </w:rPr>
        <w:t>.</w:t>
      </w:r>
    </w:p>
    <w:p w:rsidR="00AC3BE2" w:rsidRPr="00AC3BE2" w:rsidRDefault="00B23A09" w:rsidP="00AC3B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C3BE2" w:rsidRPr="00AC3BE2">
        <w:rPr>
          <w:sz w:val="28"/>
          <w:szCs w:val="28"/>
        </w:rPr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342C30" w:rsidRPr="00342C30" w:rsidRDefault="00DB0E04" w:rsidP="00342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42C30" w:rsidRPr="00342C30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6845D0" w:rsidRDefault="00561D7C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Государственный гражданский служащий вправе на </w:t>
      </w:r>
      <w:r w:rsidR="00772DE3">
        <w:rPr>
          <w:sz w:val="28"/>
          <w:szCs w:val="28"/>
        </w:rPr>
        <w:t>общих основаниях участвовать в конкурсе независимо от того, какую должность он замещает на период проведения конкурса.</w:t>
      </w:r>
    </w:p>
    <w:p w:rsidR="00077B9D" w:rsidRDefault="00077B9D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53003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AD70B2" w:rsidRDefault="00077B9D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Гражданский служащий, изъявивший 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</w:t>
      </w:r>
    </w:p>
    <w:p w:rsidR="000F500A" w:rsidRPr="00CB61A6" w:rsidRDefault="00AD70B2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 проведении конкурса конкурсная комиссия оценивает кандидатов на основании представленных ими документов об образовании</w:t>
      </w:r>
      <w:r w:rsidR="00A05462">
        <w:rPr>
          <w:sz w:val="28"/>
          <w:szCs w:val="28"/>
        </w:rPr>
        <w:t xml:space="preserve"> и о квалификации</w:t>
      </w:r>
      <w:r>
        <w:rPr>
          <w:sz w:val="28"/>
          <w:szCs w:val="28"/>
        </w:rPr>
        <w:t xml:space="preserve">, прохождении гражданской </w:t>
      </w:r>
      <w:r w:rsidR="00A05462">
        <w:rPr>
          <w:sz w:val="28"/>
          <w:szCs w:val="28"/>
        </w:rPr>
        <w:t xml:space="preserve">или  иного вида </w:t>
      </w:r>
      <w:r>
        <w:rPr>
          <w:sz w:val="28"/>
          <w:szCs w:val="28"/>
        </w:rPr>
        <w:t>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</w:t>
      </w:r>
      <w:r w:rsidR="009C7AC2">
        <w:rPr>
          <w:sz w:val="28"/>
          <w:szCs w:val="28"/>
        </w:rPr>
        <w:t>там Российской Федерации методы</w:t>
      </w:r>
      <w:r>
        <w:rPr>
          <w:sz w:val="28"/>
          <w:szCs w:val="28"/>
        </w:rPr>
        <w:t xml:space="preserve"> оценки</w:t>
      </w:r>
      <w:r w:rsidR="009C7AC2">
        <w:rPr>
          <w:sz w:val="28"/>
          <w:szCs w:val="28"/>
        </w:rPr>
        <w:t xml:space="preserve"> – </w:t>
      </w:r>
      <w:r w:rsidR="009C7AC2" w:rsidRPr="00A61512">
        <w:rPr>
          <w:sz w:val="28"/>
          <w:szCs w:val="28"/>
        </w:rPr>
        <w:t>тестирование, индивидуальное собеседование</w:t>
      </w:r>
      <w:r w:rsidR="00B23DFE">
        <w:rPr>
          <w:sz w:val="28"/>
          <w:szCs w:val="28"/>
        </w:rPr>
        <w:t>.</w:t>
      </w:r>
      <w:r w:rsidR="00525146" w:rsidRPr="00A61512">
        <w:rPr>
          <w:sz w:val="28"/>
          <w:szCs w:val="28"/>
        </w:rPr>
        <w:t xml:space="preserve">    </w:t>
      </w:r>
    </w:p>
    <w:p w:rsidR="000F500A" w:rsidRDefault="000F500A" w:rsidP="000F500A">
      <w:pPr>
        <w:jc w:val="both"/>
        <w:rPr>
          <w:sz w:val="28"/>
          <w:szCs w:val="28"/>
        </w:rPr>
      </w:pPr>
      <w:r w:rsidRPr="000F500A">
        <w:rPr>
          <w:sz w:val="28"/>
          <w:szCs w:val="28"/>
        </w:rPr>
        <w:t xml:space="preserve">           </w:t>
      </w:r>
      <w:r w:rsidRPr="00020E58">
        <w:rPr>
          <w:sz w:val="28"/>
          <w:szCs w:val="28"/>
        </w:rPr>
        <w:t>На официальн</w:t>
      </w:r>
      <w:r>
        <w:rPr>
          <w:sz w:val="28"/>
          <w:szCs w:val="28"/>
        </w:rPr>
        <w:t xml:space="preserve">ом </w:t>
      </w:r>
      <w:r w:rsidRPr="00020E58">
        <w:rPr>
          <w:sz w:val="28"/>
          <w:szCs w:val="28"/>
        </w:rPr>
        <w:t>сайт</w:t>
      </w:r>
      <w:r>
        <w:rPr>
          <w:sz w:val="28"/>
          <w:szCs w:val="28"/>
        </w:rPr>
        <w:t xml:space="preserve">е ФНС России: </w:t>
      </w:r>
      <w:hyperlink r:id="rId11" w:history="1">
        <w:r w:rsidRPr="00D7311E">
          <w:rPr>
            <w:rStyle w:val="ae"/>
            <w:b/>
            <w:sz w:val="28"/>
            <w:szCs w:val="28"/>
            <w:lang w:val="en-US"/>
          </w:rPr>
          <w:t>www</w:t>
        </w:r>
        <w:r w:rsidRPr="00D7311E">
          <w:rPr>
            <w:rStyle w:val="ae"/>
            <w:b/>
            <w:sz w:val="28"/>
            <w:szCs w:val="28"/>
          </w:rPr>
          <w:t>.</w:t>
        </w:r>
        <w:r w:rsidRPr="00D7311E">
          <w:rPr>
            <w:rStyle w:val="ae"/>
            <w:b/>
            <w:sz w:val="28"/>
            <w:szCs w:val="28"/>
            <w:lang w:val="en-US"/>
          </w:rPr>
          <w:t>nalog</w:t>
        </w:r>
        <w:r w:rsidRPr="00D7311E">
          <w:rPr>
            <w:rStyle w:val="ae"/>
            <w:b/>
            <w:sz w:val="28"/>
            <w:szCs w:val="28"/>
          </w:rPr>
          <w:t>.</w:t>
        </w:r>
        <w:r w:rsidRPr="00D7311E">
          <w:rPr>
            <w:rStyle w:val="ae"/>
            <w:b/>
            <w:sz w:val="28"/>
            <w:szCs w:val="28"/>
            <w:lang w:val="en-US"/>
          </w:rPr>
          <w:t>ru</w:t>
        </w:r>
      </w:hyperlink>
      <w:r w:rsidRPr="00D7311E">
        <w:rPr>
          <w:b/>
          <w:sz w:val="28"/>
          <w:szCs w:val="28"/>
        </w:rPr>
        <w:t xml:space="preserve"> </w:t>
      </w:r>
      <w:r w:rsidRPr="00020E58">
        <w:rPr>
          <w:sz w:val="28"/>
          <w:szCs w:val="28"/>
        </w:rPr>
        <w:t xml:space="preserve">и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 размещается </w:t>
      </w:r>
      <w:r>
        <w:rPr>
          <w:sz w:val="28"/>
          <w:szCs w:val="28"/>
        </w:rPr>
        <w:t>п</w:t>
      </w:r>
      <w:r w:rsidRPr="00226DF1">
        <w:rPr>
          <w:sz w:val="28"/>
          <w:szCs w:val="28"/>
        </w:rPr>
        <w:t>редварительный тест</w:t>
      </w:r>
      <w:r>
        <w:rPr>
          <w:sz w:val="28"/>
          <w:szCs w:val="28"/>
        </w:rPr>
        <w:t>. И</w:t>
      </w:r>
      <w:r w:rsidRPr="00226DF1">
        <w:rPr>
          <w:sz w:val="28"/>
          <w:szCs w:val="28"/>
        </w:rPr>
        <w:t>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</w:t>
      </w:r>
      <w:r>
        <w:rPr>
          <w:sz w:val="28"/>
          <w:szCs w:val="28"/>
        </w:rPr>
        <w:t>.</w:t>
      </w:r>
    </w:p>
    <w:p w:rsidR="000F500A" w:rsidRDefault="000F500A" w:rsidP="000F500A">
      <w:pPr>
        <w:jc w:val="both"/>
        <w:rPr>
          <w:sz w:val="28"/>
          <w:szCs w:val="28"/>
        </w:rPr>
      </w:pPr>
      <w:r w:rsidRPr="00226D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A61512">
        <w:rPr>
          <w:sz w:val="28"/>
          <w:szCs w:val="28"/>
        </w:rPr>
        <w:t xml:space="preserve"> </w:t>
      </w:r>
      <w:r w:rsidRPr="004558B5">
        <w:rPr>
          <w:sz w:val="28"/>
          <w:szCs w:val="28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0F500A" w:rsidRPr="001B503C" w:rsidRDefault="000F500A" w:rsidP="000F50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503C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0F500A" w:rsidRDefault="000F500A" w:rsidP="000F500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1B503C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40F6A" w:rsidRDefault="00A11924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0F6A">
        <w:rPr>
          <w:sz w:val="28"/>
          <w:szCs w:val="28"/>
        </w:rPr>
        <w:t xml:space="preserve"> Кандидатам,  участвовавшим в конкурсе</w:t>
      </w:r>
      <w:r w:rsidR="00D50D37">
        <w:rPr>
          <w:sz w:val="28"/>
          <w:szCs w:val="28"/>
        </w:rPr>
        <w:t xml:space="preserve">, </w:t>
      </w:r>
      <w:r w:rsidR="00640F6A">
        <w:rPr>
          <w:sz w:val="28"/>
          <w:szCs w:val="28"/>
        </w:rPr>
        <w:t xml:space="preserve">сообщается о результатах конкурса в письменной форме в 7-дневный срок со дня его завершения. Информация </w:t>
      </w:r>
      <w:r w:rsidR="00AD70B2">
        <w:rPr>
          <w:sz w:val="28"/>
          <w:szCs w:val="28"/>
        </w:rPr>
        <w:t xml:space="preserve"> </w:t>
      </w:r>
      <w:r w:rsidR="00640F6A">
        <w:rPr>
          <w:sz w:val="28"/>
          <w:szCs w:val="28"/>
        </w:rPr>
        <w:t>о результатах конкурса размещается на официальном сайте ФНС России</w:t>
      </w:r>
      <w:r>
        <w:rPr>
          <w:sz w:val="28"/>
          <w:szCs w:val="28"/>
        </w:rPr>
        <w:t xml:space="preserve"> </w:t>
      </w:r>
      <w:hyperlink r:id="rId12" w:history="1">
        <w:r w:rsidR="006D6AA2" w:rsidRPr="00D7311E">
          <w:rPr>
            <w:rStyle w:val="ae"/>
            <w:b/>
            <w:sz w:val="28"/>
            <w:szCs w:val="28"/>
            <w:lang w:val="en-US"/>
          </w:rPr>
          <w:t>www</w:t>
        </w:r>
        <w:r w:rsidR="006D6AA2" w:rsidRPr="00D7311E">
          <w:rPr>
            <w:rStyle w:val="ae"/>
            <w:b/>
            <w:sz w:val="28"/>
            <w:szCs w:val="28"/>
          </w:rPr>
          <w:t>.</w:t>
        </w:r>
        <w:r w:rsidR="006D6AA2" w:rsidRPr="00D7311E">
          <w:rPr>
            <w:rStyle w:val="ae"/>
            <w:b/>
            <w:sz w:val="28"/>
            <w:szCs w:val="28"/>
            <w:lang w:val="en-US"/>
          </w:rPr>
          <w:t>nalog</w:t>
        </w:r>
        <w:r w:rsidR="006D6AA2" w:rsidRPr="00D7311E">
          <w:rPr>
            <w:rStyle w:val="ae"/>
            <w:b/>
            <w:sz w:val="28"/>
            <w:szCs w:val="28"/>
          </w:rPr>
          <w:t>.</w:t>
        </w:r>
        <w:r w:rsidR="006D6AA2" w:rsidRPr="00D7311E">
          <w:rPr>
            <w:rStyle w:val="ae"/>
            <w:b/>
            <w:sz w:val="28"/>
            <w:szCs w:val="28"/>
            <w:lang w:val="en-US"/>
          </w:rPr>
          <w:t>ru</w:t>
        </w:r>
      </w:hyperlink>
      <w:r w:rsidR="00E6691D" w:rsidRPr="00453604">
        <w:rPr>
          <w:b/>
          <w:sz w:val="28"/>
          <w:szCs w:val="28"/>
        </w:rPr>
        <w:t>.</w:t>
      </w:r>
    </w:p>
    <w:p w:rsidR="00077B9D" w:rsidRDefault="00AD70B2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7B9D">
        <w:rPr>
          <w:sz w:val="28"/>
          <w:szCs w:val="28"/>
        </w:rPr>
        <w:t xml:space="preserve">   </w:t>
      </w:r>
      <w:r w:rsidR="00640F6A">
        <w:rPr>
          <w:sz w:val="28"/>
          <w:szCs w:val="28"/>
        </w:rPr>
        <w:t xml:space="preserve">      Документы претендентов на замещение вакантной должности государственной гражданской службы Российской Федерации, не допущенные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1A07D0" w:rsidRDefault="001A07D0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 связи и другие), осуществляются кандидатами за счет собственных средств.</w:t>
      </w:r>
    </w:p>
    <w:p w:rsidR="00B15E9B" w:rsidRDefault="001A07D0" w:rsidP="00561D7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Прием документов для участия в конкурсе будет</w:t>
      </w:r>
      <w:r w:rsidR="00FC7FB5">
        <w:rPr>
          <w:sz w:val="28"/>
          <w:szCs w:val="28"/>
        </w:rPr>
        <w:t xml:space="preserve"> осуществляться  </w:t>
      </w:r>
      <w:r w:rsidR="006F3BEC" w:rsidRPr="006F3BEC">
        <w:rPr>
          <w:b/>
          <w:sz w:val="28"/>
          <w:szCs w:val="28"/>
        </w:rPr>
        <w:t>в течение 21 календарного дня со дня размещения объявления</w:t>
      </w:r>
      <w:r w:rsidR="00B15E9B">
        <w:rPr>
          <w:b/>
          <w:sz w:val="28"/>
          <w:szCs w:val="28"/>
        </w:rPr>
        <w:t xml:space="preserve"> (информации) </w:t>
      </w:r>
      <w:r w:rsidR="006F3BEC" w:rsidRPr="006F3BEC">
        <w:rPr>
          <w:b/>
          <w:sz w:val="28"/>
          <w:szCs w:val="28"/>
        </w:rPr>
        <w:t xml:space="preserve"> на официальном сайте </w:t>
      </w:r>
      <w:r w:rsidR="00A549A1">
        <w:rPr>
          <w:b/>
          <w:sz w:val="28"/>
          <w:szCs w:val="28"/>
        </w:rPr>
        <w:t xml:space="preserve">ФНС России </w:t>
      </w:r>
      <w:r w:rsidR="00CE72DE" w:rsidRPr="00CE72DE">
        <w:rPr>
          <w:b/>
          <w:sz w:val="28"/>
          <w:szCs w:val="28"/>
        </w:rPr>
        <w:t>www.nalog.ru</w:t>
      </w:r>
      <w:r w:rsidR="006F3BEC" w:rsidRPr="006F3BEC">
        <w:rPr>
          <w:b/>
          <w:sz w:val="28"/>
          <w:szCs w:val="28"/>
        </w:rPr>
        <w:t xml:space="preserve"> представляются в </w:t>
      </w:r>
      <w:r w:rsidR="00B15E9B">
        <w:rPr>
          <w:b/>
          <w:sz w:val="28"/>
          <w:szCs w:val="28"/>
        </w:rPr>
        <w:t xml:space="preserve">отдел  обеспечения </w:t>
      </w:r>
      <w:r w:rsidR="000F500A" w:rsidRPr="000F500A">
        <w:rPr>
          <w:b/>
          <w:sz w:val="28"/>
          <w:szCs w:val="28"/>
        </w:rPr>
        <w:t xml:space="preserve"> </w:t>
      </w:r>
      <w:r w:rsidR="000F500A">
        <w:rPr>
          <w:b/>
          <w:sz w:val="28"/>
          <w:szCs w:val="28"/>
        </w:rPr>
        <w:t xml:space="preserve">Управления </w:t>
      </w:r>
      <w:r w:rsidR="00B15E9B">
        <w:rPr>
          <w:b/>
          <w:sz w:val="28"/>
          <w:szCs w:val="28"/>
        </w:rPr>
        <w:t xml:space="preserve"> Федеральной налоговой службы по Республике  Тыва </w:t>
      </w:r>
      <w:r w:rsidR="006F3BEC" w:rsidRPr="006F3BEC">
        <w:rPr>
          <w:b/>
          <w:sz w:val="28"/>
          <w:szCs w:val="28"/>
        </w:rPr>
        <w:t>гражданином (гражданским служащим) лично, посредством направления по почте или в электронном виде</w:t>
      </w:r>
      <w:r w:rsidR="00B6040A" w:rsidRPr="00B6040A">
        <w:t xml:space="preserve"> </w:t>
      </w:r>
      <w:r w:rsidR="00B6040A" w:rsidRPr="00B6040A">
        <w:rPr>
          <w:b/>
          <w:sz w:val="28"/>
          <w:szCs w:val="28"/>
        </w:rPr>
        <w:t xml:space="preserve">на электронный адрес: </w:t>
      </w:r>
      <w:hyperlink r:id="rId13" w:history="1">
        <w:r w:rsidR="00D57341" w:rsidRPr="00D243FB">
          <w:rPr>
            <w:rStyle w:val="ae"/>
            <w:b/>
            <w:sz w:val="28"/>
            <w:szCs w:val="28"/>
            <w:lang w:val="en-US"/>
          </w:rPr>
          <w:t>r</w:t>
        </w:r>
        <w:r w:rsidR="00D57341" w:rsidRPr="00D243FB">
          <w:rPr>
            <w:rStyle w:val="ae"/>
            <w:b/>
            <w:sz w:val="28"/>
            <w:szCs w:val="28"/>
          </w:rPr>
          <w:t>1700@nalog.ru</w:t>
        </w:r>
      </w:hyperlink>
      <w:r w:rsidR="00B6040A" w:rsidRPr="00B6040A">
        <w:rPr>
          <w:b/>
          <w:sz w:val="28"/>
          <w:szCs w:val="28"/>
        </w:rPr>
        <w:t>.</w:t>
      </w:r>
      <w:r w:rsidR="00B6040A">
        <w:rPr>
          <w:b/>
          <w:sz w:val="28"/>
          <w:szCs w:val="28"/>
        </w:rPr>
        <w:t xml:space="preserve"> </w:t>
      </w:r>
    </w:p>
    <w:p w:rsidR="001A07D0" w:rsidRDefault="00B6040A" w:rsidP="00561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A07D0">
        <w:rPr>
          <w:sz w:val="28"/>
          <w:szCs w:val="28"/>
        </w:rPr>
        <w:t>Время приема документов</w:t>
      </w:r>
      <w:r w:rsidR="00E73843">
        <w:rPr>
          <w:sz w:val="28"/>
          <w:szCs w:val="28"/>
        </w:rPr>
        <w:t xml:space="preserve"> в рабочие дни: </w:t>
      </w:r>
      <w:r w:rsidR="001A07D0">
        <w:rPr>
          <w:sz w:val="28"/>
          <w:szCs w:val="28"/>
          <w:lang w:val="en-US"/>
        </w:rPr>
        <w:t>c</w:t>
      </w:r>
      <w:r w:rsidR="001A07D0" w:rsidRPr="001A07D0">
        <w:rPr>
          <w:sz w:val="28"/>
          <w:szCs w:val="28"/>
        </w:rPr>
        <w:t xml:space="preserve"> 9 </w:t>
      </w:r>
      <w:r w:rsidR="001A07D0">
        <w:rPr>
          <w:sz w:val="28"/>
          <w:szCs w:val="28"/>
        </w:rPr>
        <w:t xml:space="preserve">часов 30 минут до 17 часов </w:t>
      </w:r>
      <w:r w:rsidR="00D2354F">
        <w:rPr>
          <w:sz w:val="28"/>
          <w:szCs w:val="28"/>
        </w:rPr>
        <w:t>(перерыв</w:t>
      </w:r>
      <w:r w:rsidR="001A07D0">
        <w:rPr>
          <w:sz w:val="28"/>
          <w:szCs w:val="28"/>
        </w:rPr>
        <w:t xml:space="preserve"> с 13 часов</w:t>
      </w:r>
      <w:r w:rsidR="00F01984">
        <w:rPr>
          <w:sz w:val="28"/>
          <w:szCs w:val="28"/>
        </w:rPr>
        <w:t xml:space="preserve"> 00 минут </w:t>
      </w:r>
      <w:r w:rsidR="001A07D0">
        <w:rPr>
          <w:sz w:val="28"/>
          <w:szCs w:val="28"/>
        </w:rPr>
        <w:t xml:space="preserve"> до 14 часов</w:t>
      </w:r>
      <w:r w:rsidR="00F01984">
        <w:rPr>
          <w:sz w:val="28"/>
          <w:szCs w:val="28"/>
        </w:rPr>
        <w:t xml:space="preserve"> 00 минут</w:t>
      </w:r>
      <w:r w:rsidR="001A07D0">
        <w:rPr>
          <w:sz w:val="28"/>
          <w:szCs w:val="28"/>
        </w:rPr>
        <w:t>)</w:t>
      </w:r>
      <w:r w:rsidR="00F01984">
        <w:rPr>
          <w:sz w:val="28"/>
          <w:szCs w:val="28"/>
        </w:rPr>
        <w:t>.</w:t>
      </w:r>
    </w:p>
    <w:p w:rsidR="00F01984" w:rsidRDefault="00F01984" w:rsidP="00561D7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Адрес приема документов</w:t>
      </w:r>
      <w:r w:rsidRPr="00F01984">
        <w:rPr>
          <w:sz w:val="28"/>
          <w:szCs w:val="28"/>
        </w:rPr>
        <w:t xml:space="preserve">: </w:t>
      </w:r>
      <w:r w:rsidR="000F500A">
        <w:rPr>
          <w:b/>
          <w:sz w:val="28"/>
          <w:szCs w:val="28"/>
        </w:rPr>
        <w:t>6670</w:t>
      </w:r>
      <w:r w:rsidR="000F500A" w:rsidRPr="000F500A">
        <w:rPr>
          <w:b/>
          <w:sz w:val="28"/>
          <w:szCs w:val="28"/>
        </w:rPr>
        <w:t>0</w:t>
      </w:r>
      <w:r w:rsidRPr="00F01984">
        <w:rPr>
          <w:b/>
          <w:sz w:val="28"/>
          <w:szCs w:val="28"/>
        </w:rPr>
        <w:t xml:space="preserve">0, Республика Тыва, г.Кызыл, </w:t>
      </w:r>
    </w:p>
    <w:p w:rsidR="00F01984" w:rsidRDefault="00F01984" w:rsidP="00561D7C">
      <w:pPr>
        <w:jc w:val="both"/>
        <w:rPr>
          <w:b/>
          <w:sz w:val="28"/>
          <w:szCs w:val="28"/>
        </w:rPr>
      </w:pPr>
      <w:r w:rsidRPr="00F01984">
        <w:rPr>
          <w:b/>
          <w:sz w:val="28"/>
          <w:szCs w:val="28"/>
        </w:rPr>
        <w:t>ул</w:t>
      </w:r>
      <w:r>
        <w:rPr>
          <w:b/>
          <w:sz w:val="28"/>
          <w:szCs w:val="28"/>
        </w:rPr>
        <w:t xml:space="preserve"> </w:t>
      </w:r>
      <w:r w:rsidRPr="00F01984">
        <w:rPr>
          <w:b/>
          <w:sz w:val="28"/>
          <w:szCs w:val="28"/>
        </w:rPr>
        <w:t>.</w:t>
      </w:r>
      <w:r w:rsidR="000F500A">
        <w:rPr>
          <w:b/>
          <w:sz w:val="28"/>
          <w:szCs w:val="28"/>
        </w:rPr>
        <w:t>Ленина</w:t>
      </w:r>
      <w:r w:rsidRPr="00F0198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F01984">
        <w:rPr>
          <w:b/>
          <w:sz w:val="28"/>
          <w:szCs w:val="28"/>
        </w:rPr>
        <w:t xml:space="preserve">дом </w:t>
      </w:r>
      <w:r w:rsidR="000F500A">
        <w:rPr>
          <w:b/>
          <w:sz w:val="28"/>
          <w:szCs w:val="28"/>
        </w:rPr>
        <w:t>11</w:t>
      </w:r>
      <w:r w:rsidRPr="00F0198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0F500A">
        <w:rPr>
          <w:b/>
          <w:sz w:val="28"/>
          <w:szCs w:val="28"/>
        </w:rPr>
        <w:t>каб.108</w:t>
      </w:r>
      <w:r w:rsidRPr="00F01984">
        <w:rPr>
          <w:b/>
          <w:sz w:val="28"/>
          <w:szCs w:val="28"/>
        </w:rPr>
        <w:t xml:space="preserve">, </w:t>
      </w:r>
      <w:r w:rsidR="00E4570F">
        <w:rPr>
          <w:b/>
          <w:sz w:val="28"/>
          <w:szCs w:val="28"/>
        </w:rPr>
        <w:t xml:space="preserve"> этаж  </w:t>
      </w:r>
      <w:r w:rsidR="000F500A">
        <w:rPr>
          <w:b/>
          <w:sz w:val="28"/>
          <w:szCs w:val="28"/>
        </w:rPr>
        <w:t>1</w:t>
      </w:r>
      <w:r w:rsidR="00E4570F">
        <w:rPr>
          <w:b/>
          <w:sz w:val="28"/>
          <w:szCs w:val="28"/>
        </w:rPr>
        <w:t xml:space="preserve">, </w:t>
      </w:r>
      <w:r w:rsidRPr="00F01984">
        <w:rPr>
          <w:b/>
          <w:sz w:val="28"/>
          <w:szCs w:val="28"/>
        </w:rPr>
        <w:t>контактные телефоны:</w:t>
      </w:r>
      <w:r>
        <w:rPr>
          <w:b/>
          <w:sz w:val="28"/>
          <w:szCs w:val="28"/>
        </w:rPr>
        <w:t xml:space="preserve"> </w:t>
      </w:r>
      <w:r w:rsidRPr="00F0198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0F500A">
        <w:rPr>
          <w:b/>
          <w:sz w:val="28"/>
          <w:szCs w:val="28"/>
        </w:rPr>
        <w:t>(394-22) 9-40</w:t>
      </w:r>
      <w:r w:rsidRPr="00F01984">
        <w:rPr>
          <w:b/>
          <w:sz w:val="28"/>
          <w:szCs w:val="28"/>
        </w:rPr>
        <w:t>-</w:t>
      </w:r>
      <w:r w:rsidR="000F500A">
        <w:rPr>
          <w:b/>
          <w:sz w:val="28"/>
          <w:szCs w:val="28"/>
        </w:rPr>
        <w:t>31</w:t>
      </w:r>
      <w:r w:rsidRPr="00F01984">
        <w:rPr>
          <w:b/>
          <w:sz w:val="28"/>
          <w:szCs w:val="28"/>
        </w:rPr>
        <w:t>,</w:t>
      </w:r>
      <w:r w:rsidR="00E4570F">
        <w:rPr>
          <w:b/>
          <w:sz w:val="28"/>
          <w:szCs w:val="28"/>
        </w:rPr>
        <w:t xml:space="preserve"> </w:t>
      </w:r>
      <w:r w:rsidRPr="00F01984">
        <w:rPr>
          <w:b/>
          <w:sz w:val="28"/>
          <w:szCs w:val="28"/>
        </w:rPr>
        <w:t>8(394-22)9-4</w:t>
      </w:r>
      <w:r w:rsidR="000F500A">
        <w:rPr>
          <w:b/>
          <w:sz w:val="28"/>
          <w:szCs w:val="28"/>
        </w:rPr>
        <w:t>0-27, 8(39422)9-40-28</w:t>
      </w:r>
      <w:r w:rsidRPr="00F01984">
        <w:rPr>
          <w:b/>
          <w:sz w:val="28"/>
          <w:szCs w:val="28"/>
        </w:rPr>
        <w:t>.</w:t>
      </w:r>
    </w:p>
    <w:p w:rsidR="000F500A" w:rsidRDefault="008F67D4" w:rsidP="003444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61D7C" w:rsidRPr="00AD22BD">
        <w:rPr>
          <w:sz w:val="28"/>
          <w:szCs w:val="28"/>
        </w:rPr>
        <w:t xml:space="preserve">     </w:t>
      </w:r>
      <w:r w:rsidR="00CD6D54" w:rsidRPr="00CD6D54">
        <w:rPr>
          <w:sz w:val="28"/>
          <w:szCs w:val="28"/>
        </w:rPr>
        <w:t xml:space="preserve">Конкурсная комиссия не позднее чем за 15 календарных дней до начала второго этапа конкурса размещает на официальном сайте </w:t>
      </w:r>
      <w:r w:rsidR="00097CF8">
        <w:rPr>
          <w:sz w:val="28"/>
          <w:szCs w:val="28"/>
        </w:rPr>
        <w:t xml:space="preserve">ФНС России </w:t>
      </w:r>
      <w:hyperlink r:id="rId14" w:history="1">
        <w:r w:rsidR="0057472C" w:rsidRPr="0040648F">
          <w:rPr>
            <w:rStyle w:val="ae"/>
            <w:sz w:val="28"/>
            <w:szCs w:val="28"/>
          </w:rPr>
          <w:t>www.nalog.ru</w:t>
        </w:r>
      </w:hyperlink>
      <w:r w:rsidR="00097CF8" w:rsidRPr="00097CF8">
        <w:rPr>
          <w:sz w:val="28"/>
          <w:szCs w:val="28"/>
        </w:rPr>
        <w:t>.</w:t>
      </w:r>
      <w:r w:rsidR="0057472C">
        <w:rPr>
          <w:sz w:val="28"/>
          <w:szCs w:val="28"/>
        </w:rPr>
        <w:t xml:space="preserve"> </w:t>
      </w:r>
      <w:r w:rsidR="00CD6D54" w:rsidRPr="00CD6D54">
        <w:rPr>
          <w:sz w:val="28"/>
          <w:szCs w:val="28"/>
        </w:rPr>
        <w:t>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</w:t>
      </w:r>
      <w:r w:rsidR="000F500A">
        <w:rPr>
          <w:sz w:val="28"/>
          <w:szCs w:val="28"/>
        </w:rPr>
        <w:t>онной системы.</w:t>
      </w:r>
    </w:p>
    <w:p w:rsidR="000F500A" w:rsidRDefault="000F500A" w:rsidP="0034445E">
      <w:pPr>
        <w:jc w:val="both"/>
        <w:rPr>
          <w:sz w:val="28"/>
          <w:szCs w:val="28"/>
        </w:rPr>
      </w:pPr>
    </w:p>
    <w:p w:rsidR="004B342D" w:rsidRPr="004402DE" w:rsidRDefault="004B342D" w:rsidP="004B342D">
      <w:pPr>
        <w:autoSpaceDE w:val="0"/>
        <w:ind w:firstLine="540"/>
        <w:jc w:val="center"/>
        <w:rPr>
          <w:b/>
          <w:sz w:val="28"/>
          <w:szCs w:val="28"/>
          <w:u w:val="single"/>
        </w:rPr>
      </w:pPr>
      <w:r w:rsidRPr="004B43F0">
        <w:rPr>
          <w:b/>
          <w:sz w:val="28"/>
          <w:szCs w:val="28"/>
          <w:u w:val="single"/>
        </w:rPr>
        <w:t>Ограничения и запреты,  связанные с гражданской службой</w:t>
      </w:r>
    </w:p>
    <w:p w:rsidR="004B342D" w:rsidRPr="004B43F0" w:rsidRDefault="004B342D" w:rsidP="004B342D">
      <w:pPr>
        <w:autoSpaceDE w:val="0"/>
        <w:ind w:firstLine="540"/>
        <w:jc w:val="center"/>
        <w:rPr>
          <w:b/>
          <w:sz w:val="28"/>
          <w:szCs w:val="28"/>
        </w:rPr>
      </w:pP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службы, а также в связи с </w:t>
      </w:r>
      <w:hyperlink r:id="rId15" w:history="1">
        <w:r w:rsidRPr="004B43F0">
          <w:rPr>
            <w:color w:val="0000FF"/>
            <w:u w:val="single"/>
          </w:rPr>
          <w:t>ограничениями</w:t>
        </w:r>
      </w:hyperlink>
      <w:r w:rsidRPr="004B43F0">
        <w:rPr>
          <w:sz w:val="28"/>
          <w:szCs w:val="28"/>
        </w:rPr>
        <w:t xml:space="preserve">, установленным Федеральным </w:t>
      </w:r>
      <w:hyperlink r:id="rId16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от 27.07.2004 №79-ФЗ "О государственной гражданской службе Российской Федерации" для поступления на гражданскую службу и ее прохождения.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Ограничения, связанные с гражданской службой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lastRenderedPageBreak/>
        <w:t>1. Гражданин не может быть принят на гражданскую службу, а гражданский служащий не может находиться на гражданской службе в случае: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1) </w:t>
      </w:r>
      <w:hyperlink r:id="rId17" w:history="1">
        <w:r w:rsidRPr="004B43F0">
          <w:rPr>
            <w:color w:val="0000FF"/>
            <w:u w:val="single"/>
          </w:rPr>
          <w:t>признания</w:t>
        </w:r>
      </w:hyperlink>
      <w:r w:rsidRPr="004B43F0">
        <w:rPr>
          <w:sz w:val="28"/>
          <w:szCs w:val="28"/>
        </w:rPr>
        <w:t xml:space="preserve"> его недееспособным или ограниченно дееспособным решением суда, вступившим в законную силу;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 порядке судимости;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</w:t>
      </w:r>
      <w:hyperlink r:id="rId18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4) наличия заболевания, препятствующего поступлению на гражданскую службу или ее прохождению и подтвержденного заключением медицинского учреждения. </w:t>
      </w:r>
      <w:hyperlink r:id="rId19" w:history="1">
        <w:r w:rsidRPr="004B43F0">
          <w:rPr>
            <w:color w:val="0000FF"/>
            <w:u w:val="single"/>
          </w:rPr>
          <w:t>Порядок</w:t>
        </w:r>
      </w:hyperlink>
      <w:r w:rsidRPr="004B43F0">
        <w:rPr>
          <w:sz w:val="28"/>
          <w:szCs w:val="28"/>
        </w:rPr>
        <w:t xml:space="preserve"> прохождения диспансеризации, </w:t>
      </w:r>
      <w:hyperlink r:id="rId20" w:history="1">
        <w:r w:rsidRPr="004B43F0">
          <w:rPr>
            <w:color w:val="0000FF"/>
            <w:u w:val="single"/>
          </w:rPr>
          <w:t>перечень</w:t>
        </w:r>
      </w:hyperlink>
      <w:r w:rsidRPr="004B43F0">
        <w:rPr>
          <w:sz w:val="28"/>
          <w:szCs w:val="28"/>
        </w:rPr>
        <w:t xml:space="preserve"> таких заболеваний и </w:t>
      </w:r>
      <w:hyperlink r:id="rId21" w:history="1">
        <w:r w:rsidRPr="004B43F0">
          <w:rPr>
            <w:color w:val="0000FF"/>
            <w:u w:val="single"/>
          </w:rPr>
          <w:t>форма</w:t>
        </w:r>
      </w:hyperlink>
      <w:r w:rsidRPr="004B43F0">
        <w:rPr>
          <w:sz w:val="28"/>
          <w:szCs w:val="28"/>
        </w:rPr>
        <w:t xml:space="preserve"> заключения медицинского учреждения устанавливаются уполномоченным Правительством Российской Федерации федеральным органом исполнительной власти;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(в ред. Федерального </w:t>
      </w:r>
      <w:hyperlink r:id="rId22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23.07.2008 №160-ФЗ)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5)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(в ред. Федерального </w:t>
      </w:r>
      <w:hyperlink r:id="rId23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21.11.2011 №329-ФЗ)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6) выхода из гражданства Российской Федерации или приобретения гражданства другого государства;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7) наличия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9) 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(в ред. Федерального </w:t>
      </w:r>
      <w:hyperlink r:id="rId24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21.11.2011 №329-ФЗ)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10)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настоящим Федеральным законом, Федеральным </w:t>
      </w:r>
      <w:hyperlink r:id="rId25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от 25 декабря 2008 года №273-ФЗ "О противодействии коррупции" и другими федеральными </w:t>
      </w:r>
      <w:hyperlink r:id="rId26" w:history="1">
        <w:r w:rsidRPr="004B43F0">
          <w:rPr>
            <w:color w:val="0000FF"/>
            <w:u w:val="single"/>
          </w:rPr>
          <w:t>законами</w:t>
        </w:r>
      </w:hyperlink>
      <w:r w:rsidRPr="004B43F0">
        <w:rPr>
          <w:sz w:val="28"/>
          <w:szCs w:val="28"/>
        </w:rPr>
        <w:t>.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(в ред. Федеральных законов от 21.11.2011 </w:t>
      </w:r>
      <w:hyperlink r:id="rId27" w:history="1">
        <w:r w:rsidRPr="004B43F0">
          <w:rPr>
            <w:color w:val="0000FF"/>
            <w:u w:val="single"/>
          </w:rPr>
          <w:t>№329-ФЗ</w:t>
        </w:r>
      </w:hyperlink>
      <w:r w:rsidRPr="004B43F0">
        <w:rPr>
          <w:sz w:val="28"/>
          <w:szCs w:val="28"/>
        </w:rPr>
        <w:t xml:space="preserve">, от 03.12.2012 </w:t>
      </w:r>
      <w:hyperlink r:id="rId28" w:history="1">
        <w:r w:rsidRPr="004B43F0">
          <w:rPr>
            <w:color w:val="0000FF"/>
            <w:u w:val="single"/>
          </w:rPr>
          <w:t>№231-ФЗ</w:t>
        </w:r>
      </w:hyperlink>
      <w:r w:rsidRPr="004B43F0">
        <w:rPr>
          <w:sz w:val="28"/>
          <w:szCs w:val="28"/>
        </w:rPr>
        <w:t>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lastRenderedPageBreak/>
        <w:t xml:space="preserve">2. Иные ограничения, связанные с поступлением на гражданскую службу и ее прохождением, за исключением ограничений, указанных в </w:t>
      </w:r>
      <w:hyperlink r:id="rId29" w:history="1">
        <w:r w:rsidRPr="004B43F0">
          <w:rPr>
            <w:color w:val="0000FF"/>
            <w:u w:val="single"/>
          </w:rPr>
          <w:t>части 1</w:t>
        </w:r>
      </w:hyperlink>
      <w:r w:rsidRPr="004B43F0">
        <w:rPr>
          <w:sz w:val="28"/>
          <w:szCs w:val="28"/>
        </w:rPr>
        <w:t xml:space="preserve"> настоящей статьи, устанавливаются федеральными законами.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3. Ответственность за несоблюдение ограничений, предусмотренных </w:t>
      </w:r>
      <w:hyperlink r:id="rId30" w:history="1">
        <w:r w:rsidRPr="004B43F0">
          <w:rPr>
            <w:color w:val="0000FF"/>
            <w:u w:val="single"/>
          </w:rPr>
          <w:t>частью 1</w:t>
        </w:r>
      </w:hyperlink>
      <w:r w:rsidRPr="004B43F0">
        <w:rPr>
          <w:sz w:val="28"/>
          <w:szCs w:val="28"/>
        </w:rPr>
        <w:t xml:space="preserve"> настоящей статьи, устанавливается настоящим Федеральным законом и другими федеральными законами.</w:t>
      </w:r>
    </w:p>
    <w:p w:rsidR="004B342D" w:rsidRDefault="004B342D" w:rsidP="004B342D">
      <w:pPr>
        <w:autoSpaceDE w:val="0"/>
        <w:ind w:firstLine="540"/>
        <w:jc w:val="both"/>
        <w:rPr>
          <w:b/>
          <w:sz w:val="28"/>
          <w:szCs w:val="28"/>
        </w:rPr>
      </w:pPr>
    </w:p>
    <w:p w:rsidR="004B342D" w:rsidRDefault="004B342D" w:rsidP="004B342D">
      <w:pPr>
        <w:autoSpaceDE w:val="0"/>
        <w:ind w:firstLine="54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</w:t>
      </w:r>
      <w:r w:rsidRPr="004B43F0">
        <w:rPr>
          <w:b/>
          <w:sz w:val="28"/>
          <w:szCs w:val="28"/>
          <w:u w:val="single"/>
        </w:rPr>
        <w:t>Запреты, связанные с гражданской службой</w:t>
      </w:r>
    </w:p>
    <w:p w:rsidR="004B342D" w:rsidRPr="004B43F0" w:rsidRDefault="004B342D" w:rsidP="004B342D">
      <w:pPr>
        <w:autoSpaceDE w:val="0"/>
        <w:ind w:firstLine="540"/>
        <w:jc w:val="both"/>
        <w:rPr>
          <w:b/>
          <w:sz w:val="28"/>
          <w:szCs w:val="28"/>
          <w:u w:val="single"/>
        </w:rPr>
      </w:pP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1. В связи с прохождением гражданской службы гражданскому служащему запрещается: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1) участвовать на платной основе в деятельности органа управления коммерческой организацией, за исключением случаев, установленных федеральным законом;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2) замещать должность гражданской службы в случае: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а) избрания или назначения на государственную должность, за исключением случая, установленного </w:t>
      </w:r>
      <w:hyperlink r:id="rId31" w:history="1">
        <w:r w:rsidRPr="004B43F0">
          <w:rPr>
            <w:color w:val="0000FF"/>
            <w:u w:val="single"/>
          </w:rPr>
          <w:t>частью второй статьи 6</w:t>
        </w:r>
      </w:hyperlink>
      <w:r w:rsidRPr="004B43F0">
        <w:rPr>
          <w:sz w:val="28"/>
          <w:szCs w:val="28"/>
        </w:rPr>
        <w:t xml:space="preserve"> Федерального конституционного закона от 17 декабря 1997 года №2-ФКЗ "О Правительстве Российской Федерации";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(пп. "а" в ред. Федерального </w:t>
      </w:r>
      <w:hyperlink r:id="rId32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29.01.2010 №1-ФЗ)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б) избрания на выборную должность в органе местного самоуправления;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3) осуществлять предпринимательскую деятельность;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4) приобретать в случаях, установленных федеральным законом, ценные бумаги, по которым может быть получен доход;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5) 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настоящим Федеральным законом и другими федеральными законами;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6)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33" w:history="1">
        <w:r w:rsidRPr="004B43F0">
          <w:rPr>
            <w:color w:val="0000FF"/>
            <w:u w:val="single"/>
          </w:rPr>
          <w:t>кодексом</w:t>
        </w:r>
      </w:hyperlink>
      <w:r w:rsidRPr="004B43F0">
        <w:rPr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(в ред. Федерального </w:t>
      </w:r>
      <w:hyperlink r:id="rId34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25.12.2008 №280-ФЗ)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lastRenderedPageBreak/>
        <w:t>7)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договоренности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(п. 7 в ред. Федерального </w:t>
      </w:r>
      <w:hyperlink r:id="rId35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21.11.2011 №329-ФЗ)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8)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9) разглашать или использовать в целях, не связанных с гражданской службой, </w:t>
      </w:r>
      <w:hyperlink r:id="rId36" w:history="1">
        <w:r w:rsidRPr="004B43F0">
          <w:rPr>
            <w:color w:val="0000FF"/>
            <w:u w:val="single"/>
          </w:rPr>
          <w:t>сведения</w:t>
        </w:r>
      </w:hyperlink>
      <w:r w:rsidRPr="004B43F0">
        <w:rPr>
          <w:sz w:val="28"/>
          <w:szCs w:val="28"/>
        </w:rPr>
        <w:t>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10)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 либо государственного органа, в котором гражданский служащий замещает должность гражданской службы, если это не входит в его должностные обязанности;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11)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12)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13)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14)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15) прекращать исполнение должностных обязанностей в целях урегулирования служебного спора;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16)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(п. 16 введен Федеральным </w:t>
      </w:r>
      <w:hyperlink r:id="rId37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от 02.03.2007 №24-ФЗ)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lastRenderedPageBreak/>
        <w:t>17)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(п. 17 введен Федеральным </w:t>
      </w:r>
      <w:hyperlink r:id="rId38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от 02.03.2007 №24-ФЗ)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1.1.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39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(часть 1.1 введена Федеральным </w:t>
      </w:r>
      <w:hyperlink r:id="rId40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от 07.05.2013 №102-ФЗ)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2.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Федерации.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(часть 2 в ред. Федерального </w:t>
      </w:r>
      <w:hyperlink r:id="rId41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21.11.2011 №329-ФЗ)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3.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(часть 3 в ред. Федерального </w:t>
      </w:r>
      <w:hyperlink r:id="rId42" w:history="1">
        <w:r w:rsidRPr="004B43F0">
          <w:rPr>
            <w:color w:val="0000FF"/>
            <w:u w:val="single"/>
          </w:rPr>
          <w:t>закона</w:t>
        </w:r>
      </w:hyperlink>
      <w:r w:rsidRPr="004B43F0">
        <w:rPr>
          <w:sz w:val="28"/>
          <w:szCs w:val="28"/>
        </w:rPr>
        <w:t xml:space="preserve"> от 21.11.2011 №329-ФЗ)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3.1. Гражданин, замещавший должность гражданской службы, включенную в перечень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порядке, устанавливаемом нормативными правовыми актами Российской Федерации.</w:t>
      </w:r>
    </w:p>
    <w:p w:rsidR="004B342D" w:rsidRPr="004B43F0" w:rsidRDefault="004B342D" w:rsidP="004B342D">
      <w:pPr>
        <w:autoSpaceDE w:val="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(часть 3.1 введена Федеральным </w:t>
      </w:r>
      <w:hyperlink r:id="rId43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от 21.11.2011 №329-ФЗ)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>4. Ответственность за несоблюдение запретов, предусмотренных настоящей статьей, устанавливается настоящим Федеральным законом и другими федеральными законами.</w:t>
      </w:r>
    </w:p>
    <w:p w:rsidR="004B342D" w:rsidRDefault="004B342D" w:rsidP="004B342D">
      <w:pPr>
        <w:autoSpaceDE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4B342D" w:rsidRPr="004B43F0" w:rsidRDefault="004B342D" w:rsidP="004B342D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4B43F0">
        <w:rPr>
          <w:sz w:val="28"/>
          <w:szCs w:val="28"/>
        </w:rPr>
        <w:t>Порядок обжалования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  <w:r w:rsidRPr="004B43F0">
        <w:rPr>
          <w:sz w:val="28"/>
          <w:szCs w:val="28"/>
        </w:rPr>
        <w:t xml:space="preserve"> Претендент на замещение должности гражданской службы, не допущенный к участию в конкурсе, вправе обжаловать это решение в соответствии с Федеральным </w:t>
      </w:r>
      <w:hyperlink r:id="rId44" w:history="1">
        <w:r w:rsidRPr="004B43F0">
          <w:rPr>
            <w:color w:val="0000FF"/>
            <w:u w:val="single"/>
          </w:rPr>
          <w:t>законом</w:t>
        </w:r>
      </w:hyperlink>
      <w:r w:rsidRPr="004B43F0">
        <w:rPr>
          <w:sz w:val="28"/>
          <w:szCs w:val="28"/>
        </w:rPr>
        <w:t xml:space="preserve"> (глава 16 Федерального закона от 27.07.2004 №79-ФЗ "О государственной гражданской службе Российской Федерации").</w:t>
      </w: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</w:p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</w:p>
    <w:tbl>
      <w:tblPr>
        <w:tblW w:w="6429" w:type="dxa"/>
        <w:tblInd w:w="4503" w:type="dxa"/>
        <w:tblLook w:val="01E0" w:firstRow="1" w:lastRow="1" w:firstColumn="1" w:lastColumn="1" w:noHBand="0" w:noVBand="0"/>
      </w:tblPr>
      <w:tblGrid>
        <w:gridCol w:w="6429"/>
      </w:tblGrid>
      <w:tr w:rsidR="004B342D" w:rsidRPr="004B43F0" w:rsidTr="001E6FB3">
        <w:tc>
          <w:tcPr>
            <w:tcW w:w="6429" w:type="dxa"/>
          </w:tcPr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6"/>
                <w:szCs w:val="26"/>
              </w:rPr>
            </w:pPr>
            <w:r w:rsidRPr="004B43F0">
              <w:rPr>
                <w:rFonts w:cs="Courier New"/>
                <w:sz w:val="26"/>
                <w:szCs w:val="26"/>
              </w:rPr>
              <w:t>И.о.</w:t>
            </w:r>
            <w:r w:rsidR="00260EC0">
              <w:rPr>
                <w:rFonts w:cs="Courier New"/>
                <w:sz w:val="26"/>
                <w:szCs w:val="26"/>
              </w:rPr>
              <w:t>руководителя Управления</w:t>
            </w:r>
            <w:r w:rsidRPr="004B43F0">
              <w:rPr>
                <w:rFonts w:cs="Courier New"/>
                <w:sz w:val="26"/>
                <w:szCs w:val="26"/>
              </w:rPr>
              <w:t xml:space="preserve"> Ф</w:t>
            </w:r>
            <w:r w:rsidR="00260EC0">
              <w:rPr>
                <w:rFonts w:cs="Courier New"/>
                <w:sz w:val="26"/>
                <w:szCs w:val="26"/>
              </w:rPr>
              <w:t>едеральной</w:t>
            </w:r>
            <w:r w:rsidRPr="004B43F0">
              <w:rPr>
                <w:rFonts w:cs="Courier New"/>
                <w:sz w:val="26"/>
                <w:szCs w:val="26"/>
              </w:rPr>
              <w:t xml:space="preserve"> </w:t>
            </w:r>
          </w:p>
          <w:p w:rsidR="004B342D" w:rsidRPr="004B43F0" w:rsidRDefault="00260EC0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налоговой службы</w:t>
            </w:r>
            <w:r w:rsidR="004B342D" w:rsidRPr="004B43F0">
              <w:rPr>
                <w:rFonts w:cs="Courier New"/>
                <w:sz w:val="26"/>
                <w:szCs w:val="26"/>
              </w:rPr>
              <w:t xml:space="preserve"> по Республике  Тыва </w:t>
            </w:r>
          </w:p>
          <w:p w:rsidR="004B342D" w:rsidRPr="004B43F0" w:rsidRDefault="00260EC0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Ш.В.Олчейбен</w:t>
            </w:r>
          </w:p>
        </w:tc>
      </w:tr>
      <w:tr w:rsidR="004B342D" w:rsidRPr="004B43F0" w:rsidTr="001E6FB3">
        <w:tc>
          <w:tcPr>
            <w:tcW w:w="6429" w:type="dxa"/>
          </w:tcPr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6"/>
                <w:szCs w:val="26"/>
              </w:rPr>
            </w:pP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0"/>
              </w:rPr>
            </w:pPr>
            <w:r w:rsidRPr="004B43F0">
              <w:rPr>
                <w:rFonts w:cs="Courier New"/>
                <w:sz w:val="26"/>
                <w:szCs w:val="26"/>
              </w:rPr>
              <w:t>от</w:t>
            </w:r>
            <w:r w:rsidRPr="004B43F0">
              <w:rPr>
                <w:rFonts w:cs="Courier New"/>
                <w:sz w:val="28"/>
                <w:szCs w:val="20"/>
              </w:rPr>
              <w:t xml:space="preserve"> _________________________________________</w:t>
            </w: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4B43F0">
              <w:rPr>
                <w:rFonts w:cs="Courier New"/>
                <w:sz w:val="22"/>
                <w:szCs w:val="22"/>
              </w:rPr>
              <w:t>_______________________________________________________</w:t>
            </w: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4B43F0">
              <w:rPr>
                <w:rFonts w:cs="Courier New"/>
                <w:sz w:val="22"/>
                <w:szCs w:val="22"/>
              </w:rPr>
              <w:t>_______________________________________________________</w:t>
            </w: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4B43F0">
              <w:rPr>
                <w:rFonts w:cs="Courier New"/>
                <w:sz w:val="22"/>
                <w:szCs w:val="22"/>
              </w:rPr>
              <w:t>_______________________________________________________</w:t>
            </w: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4B43F0">
              <w:rPr>
                <w:rFonts w:cs="Courier New"/>
                <w:sz w:val="22"/>
                <w:szCs w:val="22"/>
              </w:rPr>
              <w:t>_______________________________________________________</w:t>
            </w:r>
          </w:p>
          <w:p w:rsidR="004B342D" w:rsidRPr="004B43F0" w:rsidRDefault="004B342D" w:rsidP="001E6FB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0"/>
                <w:szCs w:val="20"/>
              </w:rPr>
            </w:pPr>
          </w:p>
        </w:tc>
      </w:tr>
    </w:tbl>
    <w:p w:rsidR="004B342D" w:rsidRPr="004B43F0" w:rsidRDefault="004B342D" w:rsidP="004B342D">
      <w:pPr>
        <w:tabs>
          <w:tab w:val="left" w:pos="5550"/>
        </w:tabs>
        <w:autoSpaceDE w:val="0"/>
        <w:autoSpaceDN w:val="0"/>
        <w:adjustRightInd w:val="0"/>
        <w:rPr>
          <w:rFonts w:cs="Courier New"/>
          <w:szCs w:val="20"/>
        </w:rPr>
      </w:pPr>
    </w:p>
    <w:p w:rsidR="004B342D" w:rsidRPr="004B43F0" w:rsidRDefault="004B342D" w:rsidP="004B342D">
      <w:pPr>
        <w:tabs>
          <w:tab w:val="left" w:pos="5550"/>
        </w:tabs>
        <w:autoSpaceDE w:val="0"/>
        <w:autoSpaceDN w:val="0"/>
        <w:adjustRightInd w:val="0"/>
        <w:rPr>
          <w:rFonts w:cs="Courier New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4B342D" w:rsidRPr="004B43F0" w:rsidTr="001E6FB3">
        <w:tc>
          <w:tcPr>
            <w:tcW w:w="2628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4B43F0">
              <w:rPr>
                <w:rFonts w:cs="Courier New"/>
                <w:szCs w:val="20"/>
              </w:rPr>
              <w:t>Адрес регистрации  (по паспорту)</w:t>
            </w:r>
          </w:p>
        </w:tc>
        <w:tc>
          <w:tcPr>
            <w:tcW w:w="7509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4B342D" w:rsidRPr="004B43F0" w:rsidTr="001E6FB3">
        <w:tc>
          <w:tcPr>
            <w:tcW w:w="2628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4B43F0">
              <w:rPr>
                <w:rFonts w:cs="Courier New"/>
                <w:szCs w:val="20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4B342D" w:rsidRPr="004B43F0" w:rsidTr="001E6FB3">
        <w:tc>
          <w:tcPr>
            <w:tcW w:w="2628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4B43F0">
              <w:rPr>
                <w:rFonts w:cs="Courier New"/>
                <w:szCs w:val="20"/>
              </w:rPr>
              <w:t>Адрес для отправления информационных писем (с индексом)</w:t>
            </w:r>
          </w:p>
        </w:tc>
        <w:tc>
          <w:tcPr>
            <w:tcW w:w="7509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4B342D" w:rsidRPr="004B43F0" w:rsidTr="001E6FB3">
        <w:tc>
          <w:tcPr>
            <w:tcW w:w="2628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4B43F0">
              <w:rPr>
                <w:rFonts w:cs="Courier New"/>
                <w:szCs w:val="20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4B342D" w:rsidRPr="004B43F0" w:rsidTr="001E6FB3">
        <w:tc>
          <w:tcPr>
            <w:tcW w:w="2628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4B43F0">
              <w:rPr>
                <w:rFonts w:cs="Courier New"/>
                <w:szCs w:val="20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4B342D" w:rsidRPr="004B43F0" w:rsidTr="001E6FB3">
        <w:tc>
          <w:tcPr>
            <w:tcW w:w="2628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4B43F0">
              <w:rPr>
                <w:rFonts w:cs="Courier New"/>
                <w:szCs w:val="20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4B342D" w:rsidRPr="004B43F0" w:rsidRDefault="004B342D" w:rsidP="001E6FB3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</w:tbl>
    <w:p w:rsidR="004B342D" w:rsidRPr="004B43F0" w:rsidRDefault="004B342D" w:rsidP="004B342D">
      <w:pPr>
        <w:autoSpaceDE w:val="0"/>
        <w:autoSpaceDN w:val="0"/>
        <w:adjustRightInd w:val="0"/>
        <w:jc w:val="center"/>
        <w:rPr>
          <w:rFonts w:cs="Courier New"/>
          <w:szCs w:val="20"/>
        </w:rPr>
      </w:pPr>
    </w:p>
    <w:p w:rsidR="004B342D" w:rsidRPr="004B43F0" w:rsidRDefault="004B342D" w:rsidP="004B342D">
      <w:pPr>
        <w:autoSpaceDE w:val="0"/>
        <w:autoSpaceDN w:val="0"/>
        <w:adjustRightInd w:val="0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 xml:space="preserve">                                                                    </w:t>
      </w:r>
      <w:r w:rsidRPr="004B43F0">
        <w:rPr>
          <w:rFonts w:cs="Courier New"/>
          <w:sz w:val="26"/>
          <w:szCs w:val="26"/>
        </w:rPr>
        <w:t>Заявление.</w:t>
      </w:r>
    </w:p>
    <w:p w:rsidR="004B342D" w:rsidRPr="004B43F0" w:rsidRDefault="004B342D" w:rsidP="004B342D">
      <w:pPr>
        <w:autoSpaceDE w:val="0"/>
        <w:autoSpaceDN w:val="0"/>
        <w:adjustRightInd w:val="0"/>
        <w:jc w:val="both"/>
        <w:rPr>
          <w:rFonts w:cs="Courier New"/>
          <w:sz w:val="26"/>
          <w:szCs w:val="26"/>
        </w:rPr>
      </w:pPr>
    </w:p>
    <w:p w:rsidR="004B342D" w:rsidRPr="004B43F0" w:rsidRDefault="004B342D" w:rsidP="004B342D">
      <w:pPr>
        <w:autoSpaceDE w:val="0"/>
        <w:autoSpaceDN w:val="0"/>
        <w:adjustRightInd w:val="0"/>
        <w:ind w:firstLine="708"/>
        <w:jc w:val="both"/>
        <w:rPr>
          <w:rFonts w:cs="Courier New"/>
          <w:sz w:val="28"/>
          <w:szCs w:val="20"/>
        </w:rPr>
      </w:pPr>
      <w:r w:rsidRPr="004B43F0">
        <w:rPr>
          <w:rFonts w:cs="Courier New"/>
          <w:sz w:val="26"/>
          <w:szCs w:val="26"/>
        </w:rPr>
        <w:t>Прошу допустить меня к участию в конкурсе на замещение вакантной должности</w:t>
      </w:r>
      <w:r w:rsidRPr="004B43F0">
        <w:rPr>
          <w:rFonts w:cs="Courier New"/>
          <w:sz w:val="28"/>
          <w:szCs w:val="20"/>
        </w:rPr>
        <w:t>_______________________________________________________________</w:t>
      </w:r>
    </w:p>
    <w:p w:rsidR="004B342D" w:rsidRPr="004B43F0" w:rsidRDefault="004B342D" w:rsidP="004B342D">
      <w:pPr>
        <w:autoSpaceDE w:val="0"/>
        <w:autoSpaceDN w:val="0"/>
        <w:adjustRightInd w:val="0"/>
        <w:jc w:val="both"/>
        <w:rPr>
          <w:rFonts w:cs="Courier New"/>
          <w:sz w:val="16"/>
          <w:szCs w:val="16"/>
        </w:rPr>
      </w:pPr>
      <w:r w:rsidRPr="004B43F0">
        <w:rPr>
          <w:rFonts w:cs="Courier New"/>
          <w:sz w:val="16"/>
          <w:szCs w:val="16"/>
        </w:rPr>
        <w:t xml:space="preserve">                                                        (наименование должности, отдела)</w:t>
      </w:r>
    </w:p>
    <w:p w:rsidR="004B342D" w:rsidRPr="004B43F0" w:rsidRDefault="004B342D" w:rsidP="004B342D">
      <w:pPr>
        <w:autoSpaceDE w:val="0"/>
        <w:autoSpaceDN w:val="0"/>
        <w:adjustRightInd w:val="0"/>
        <w:jc w:val="both"/>
        <w:rPr>
          <w:rFonts w:cs="Courier New"/>
          <w:sz w:val="26"/>
          <w:szCs w:val="26"/>
        </w:rPr>
      </w:pPr>
      <w:r w:rsidRPr="004B43F0">
        <w:rPr>
          <w:rFonts w:cs="Courier New"/>
        </w:rPr>
        <w:t xml:space="preserve">__________________________________________________ </w:t>
      </w:r>
      <w:r w:rsidR="00260EC0">
        <w:rPr>
          <w:rFonts w:cs="Courier New"/>
        </w:rPr>
        <w:t xml:space="preserve">Управления </w:t>
      </w:r>
      <w:r w:rsidRPr="004B43F0">
        <w:rPr>
          <w:rFonts w:cs="Courier New"/>
          <w:sz w:val="26"/>
          <w:szCs w:val="26"/>
        </w:rPr>
        <w:t>Ф</w:t>
      </w:r>
      <w:r w:rsidR="00260EC0">
        <w:rPr>
          <w:rFonts w:cs="Courier New"/>
          <w:sz w:val="26"/>
          <w:szCs w:val="26"/>
        </w:rPr>
        <w:t>едеральной налоговой службы</w:t>
      </w:r>
      <w:r w:rsidRPr="004B43F0">
        <w:rPr>
          <w:rFonts w:cs="Courier New"/>
          <w:sz w:val="26"/>
          <w:szCs w:val="26"/>
        </w:rPr>
        <w:t xml:space="preserve"> по Республике Тыва.</w:t>
      </w:r>
    </w:p>
    <w:p w:rsidR="004B342D" w:rsidRPr="004B43F0" w:rsidRDefault="004B342D" w:rsidP="004B342D">
      <w:pPr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B43F0">
        <w:rPr>
          <w:rFonts w:cs="Courier New"/>
          <w:sz w:val="26"/>
          <w:szCs w:val="26"/>
        </w:rPr>
        <w:t>С Федеральным законом от 27.07.2004г. №79-ФЗ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и квалификационными требованиями, предъявляемыми к вакантной должности, ознакомлен(а).</w:t>
      </w:r>
    </w:p>
    <w:p w:rsidR="004B342D" w:rsidRPr="004B43F0" w:rsidRDefault="004B342D" w:rsidP="004B342D">
      <w:pPr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B43F0">
        <w:rPr>
          <w:rFonts w:cs="Courier New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4B342D" w:rsidRPr="004B43F0" w:rsidRDefault="004B342D" w:rsidP="004B342D">
      <w:pPr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  <w:r w:rsidRPr="004B43F0">
        <w:rPr>
          <w:rFonts w:cs="Courier New"/>
          <w:sz w:val="26"/>
          <w:szCs w:val="26"/>
        </w:rPr>
        <w:t>С ограничениями и запретами, установленными законодательством Российской Федерации о государственной гражданской службе для поступления на гражданскую службу и ее прохождения ознакомлен(а).</w:t>
      </w:r>
    </w:p>
    <w:p w:rsidR="004B342D" w:rsidRPr="004B43F0" w:rsidRDefault="004B342D" w:rsidP="004B342D">
      <w:pPr>
        <w:autoSpaceDE w:val="0"/>
        <w:autoSpaceDN w:val="0"/>
        <w:adjustRightInd w:val="0"/>
        <w:ind w:firstLine="709"/>
        <w:jc w:val="both"/>
        <w:rPr>
          <w:rFonts w:cs="Courier New"/>
          <w:sz w:val="26"/>
          <w:szCs w:val="26"/>
        </w:rPr>
      </w:pPr>
    </w:p>
    <w:p w:rsidR="004B342D" w:rsidRPr="004B43F0" w:rsidRDefault="004B342D" w:rsidP="004B342D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  <w:sz w:val="28"/>
          <w:szCs w:val="20"/>
        </w:rPr>
      </w:pPr>
      <w:r w:rsidRPr="004B43F0">
        <w:rPr>
          <w:rFonts w:cs="Courier New"/>
          <w:sz w:val="28"/>
          <w:szCs w:val="20"/>
        </w:rPr>
        <w:lastRenderedPageBreak/>
        <w:t>__________                                 ___________</w:t>
      </w:r>
      <w:r w:rsidRPr="004B43F0">
        <w:rPr>
          <w:rFonts w:cs="Courier New"/>
          <w:sz w:val="28"/>
          <w:szCs w:val="20"/>
        </w:rPr>
        <w:tab/>
      </w:r>
      <w:r w:rsidRPr="004B43F0">
        <w:rPr>
          <w:rFonts w:cs="Courier New"/>
          <w:sz w:val="28"/>
          <w:szCs w:val="20"/>
        </w:rPr>
        <w:tab/>
        <w:t>___________________</w:t>
      </w:r>
    </w:p>
    <w:p w:rsidR="004B342D" w:rsidRPr="004B43F0" w:rsidRDefault="004B342D" w:rsidP="004B342D">
      <w:pPr>
        <w:autoSpaceDE w:val="0"/>
        <w:autoSpaceDN w:val="0"/>
        <w:adjustRightInd w:val="0"/>
        <w:jc w:val="both"/>
        <w:rPr>
          <w:rFonts w:cs="Courier New"/>
          <w:szCs w:val="20"/>
        </w:rPr>
      </w:pPr>
      <w:r w:rsidRPr="004B43F0">
        <w:rPr>
          <w:rFonts w:cs="Courier New"/>
          <w:szCs w:val="20"/>
        </w:rPr>
        <w:t xml:space="preserve">    (дата)                        </w:t>
      </w:r>
      <w:r w:rsidRPr="004B43F0">
        <w:rPr>
          <w:rFonts w:cs="Courier New"/>
          <w:szCs w:val="20"/>
        </w:rPr>
        <w:tab/>
      </w:r>
      <w:r w:rsidRPr="004B43F0">
        <w:rPr>
          <w:rFonts w:cs="Courier New"/>
          <w:szCs w:val="20"/>
        </w:rPr>
        <w:tab/>
        <w:t xml:space="preserve">            (подпись)   </w:t>
      </w:r>
      <w:r w:rsidRPr="004B43F0">
        <w:rPr>
          <w:rFonts w:cs="Courier New"/>
          <w:szCs w:val="20"/>
        </w:rPr>
        <w:tab/>
      </w:r>
      <w:r w:rsidRPr="004B43F0">
        <w:rPr>
          <w:rFonts w:cs="Courier New"/>
          <w:szCs w:val="20"/>
        </w:rPr>
        <w:tab/>
      </w:r>
      <w:r w:rsidRPr="004B43F0">
        <w:rPr>
          <w:rFonts w:cs="Courier New"/>
          <w:szCs w:val="20"/>
        </w:rPr>
        <w:tab/>
        <w:t>(фамилия и.о.)</w:t>
      </w:r>
    </w:p>
    <w:p w:rsidR="004B342D" w:rsidRPr="004B43F0" w:rsidRDefault="004B342D" w:rsidP="004B342D"/>
    <w:p w:rsidR="004B342D" w:rsidRPr="004B43F0" w:rsidRDefault="004B342D" w:rsidP="004B342D">
      <w:pPr>
        <w:autoSpaceDE w:val="0"/>
        <w:ind w:firstLine="540"/>
        <w:jc w:val="both"/>
        <w:rPr>
          <w:sz w:val="28"/>
          <w:szCs w:val="28"/>
        </w:rPr>
      </w:pPr>
    </w:p>
    <w:p w:rsidR="004B342D" w:rsidRPr="004B43F0" w:rsidRDefault="004B342D" w:rsidP="004B342D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4B342D" w:rsidRPr="004B43F0" w:rsidRDefault="004B342D" w:rsidP="004B342D">
      <w:pPr>
        <w:autoSpaceDE w:val="0"/>
        <w:autoSpaceDN w:val="0"/>
        <w:adjustRightInd w:val="0"/>
        <w:rPr>
          <w:sz w:val="28"/>
          <w:szCs w:val="28"/>
        </w:rPr>
      </w:pPr>
      <w:r w:rsidRPr="004B43F0">
        <w:rPr>
          <w:sz w:val="28"/>
          <w:szCs w:val="28"/>
        </w:rPr>
        <w:t xml:space="preserve">   </w:t>
      </w:r>
    </w:p>
    <w:p w:rsidR="004B342D" w:rsidRPr="004B43F0" w:rsidRDefault="004B342D" w:rsidP="004B342D">
      <w:pPr>
        <w:spacing w:after="120"/>
        <w:ind w:left="283" w:right="283"/>
        <w:jc w:val="right"/>
      </w:pPr>
      <w:r w:rsidRPr="004B43F0">
        <w:t>УТВЕРЖДЕНА</w:t>
      </w:r>
      <w:r w:rsidRPr="004B43F0">
        <w:br/>
        <w:t>распоряжением Правительства</w:t>
      </w:r>
      <w:r w:rsidRPr="004B43F0">
        <w:br/>
        <w:t>Российской Федерации</w:t>
      </w:r>
      <w:r w:rsidRPr="004B43F0">
        <w:br/>
        <w:t>от 26.05.2005 № 667-р</w:t>
      </w:r>
    </w:p>
    <w:p w:rsidR="004B342D" w:rsidRPr="004B43F0" w:rsidRDefault="004B342D" w:rsidP="004B342D">
      <w:pPr>
        <w:spacing w:before="120"/>
        <w:ind w:left="7371" w:right="283"/>
        <w:jc w:val="right"/>
        <w:rPr>
          <w:sz w:val="16"/>
          <w:szCs w:val="16"/>
        </w:rPr>
      </w:pPr>
      <w:r w:rsidRPr="004B43F0">
        <w:rPr>
          <w:sz w:val="16"/>
          <w:szCs w:val="16"/>
        </w:rPr>
        <w:t>(в ред. распоряжения Правительства РФ от 16.10.2007 № 1428-р)</w:t>
      </w:r>
    </w:p>
    <w:p w:rsidR="004B342D" w:rsidRPr="004B43F0" w:rsidRDefault="004B342D" w:rsidP="004B342D">
      <w:pPr>
        <w:spacing w:after="240"/>
        <w:ind w:right="283"/>
        <w:jc w:val="center"/>
        <w:rPr>
          <w:b/>
          <w:bCs/>
          <w:sz w:val="26"/>
          <w:szCs w:val="26"/>
        </w:rPr>
      </w:pPr>
      <w:r w:rsidRPr="004B43F0">
        <w:rPr>
          <w:b/>
          <w:bCs/>
          <w:sz w:val="26"/>
          <w:szCs w:val="26"/>
        </w:rPr>
        <w:t>АНКЕТА</w:t>
      </w:r>
      <w:r w:rsidRPr="004B43F0"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4B342D" w:rsidRPr="004B43F0" w:rsidTr="001E6FB3">
        <w:trPr>
          <w:cantSplit/>
          <w:trHeight w:val="399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Место</w:t>
            </w:r>
            <w:r w:rsidRPr="004B43F0">
              <w:br/>
              <w:t>для</w:t>
            </w:r>
            <w:r w:rsidRPr="004B43F0">
              <w:br/>
              <w:t>фотографии</w:t>
            </w:r>
          </w:p>
        </w:tc>
      </w:tr>
      <w:tr w:rsidR="004B342D" w:rsidRPr="004B43F0" w:rsidTr="001E6FB3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</w:tbl>
    <w:p w:rsidR="004B342D" w:rsidRPr="004B43F0" w:rsidRDefault="004B342D" w:rsidP="004B34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t>2. Если изменяли фамилию, имя или отчество,</w:t>
            </w:r>
            <w:r w:rsidRPr="004B43F0">
              <w:br/>
              <w:t>то укажите их, а также когда, где и по какой причине изменяли</w:t>
            </w:r>
          </w:p>
          <w:p w:rsidR="004B342D" w:rsidRPr="004B43F0" w:rsidRDefault="004B342D" w:rsidP="001E6FB3"/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t>5. Образование (когда и какие учебные заведения окончили, номера дипломов)</w:t>
            </w:r>
          </w:p>
          <w:p w:rsidR="004B342D" w:rsidRPr="004B43F0" w:rsidRDefault="004B342D" w:rsidP="001E6FB3"/>
          <w:p w:rsidR="004B342D" w:rsidRPr="004B43F0" w:rsidRDefault="004B342D" w:rsidP="001E6FB3">
            <w:r w:rsidRPr="004B43F0">
              <w:t>Направление подготовки или специальность по диплому</w:t>
            </w:r>
          </w:p>
          <w:p w:rsidR="004B342D" w:rsidRPr="004B43F0" w:rsidRDefault="004B342D" w:rsidP="001E6FB3">
            <w:r w:rsidRPr="004B43F0">
              <w:br/>
              <w:t>Квалификация по диплому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4B43F0">
              <w:rPr>
                <w:sz w:val="22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rPr>
                <w:sz w:val="22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rPr>
                <w:sz w:val="22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</w:t>
            </w:r>
            <w:r w:rsidRPr="004B43F0">
              <w:rPr>
                <w:sz w:val="22"/>
              </w:rPr>
              <w:lastRenderedPageBreak/>
              <w:t>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rPr>
                <w:sz w:val="22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  <w:p w:rsidR="004B342D" w:rsidRPr="004B43F0" w:rsidRDefault="004B342D" w:rsidP="001E6FB3"/>
        </w:tc>
        <w:tc>
          <w:tcPr>
            <w:tcW w:w="5117" w:type="dxa"/>
          </w:tcPr>
          <w:p w:rsidR="004B342D" w:rsidRPr="004B43F0" w:rsidRDefault="004B342D" w:rsidP="001E6FB3">
            <w:pPr>
              <w:pageBreakBefore/>
            </w:pPr>
          </w:p>
        </w:tc>
      </w:tr>
      <w:tr w:rsidR="004B342D" w:rsidRPr="004B43F0" w:rsidTr="001E6FB3">
        <w:tc>
          <w:tcPr>
            <w:tcW w:w="5117" w:type="dxa"/>
          </w:tcPr>
          <w:p w:rsidR="004B342D" w:rsidRPr="004B43F0" w:rsidRDefault="004B342D" w:rsidP="001E6FB3">
            <w:r w:rsidRPr="004B43F0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</w:tcPr>
          <w:p w:rsidR="004B342D" w:rsidRPr="004B43F0" w:rsidRDefault="004B342D" w:rsidP="001E6FB3"/>
        </w:tc>
      </w:tr>
    </w:tbl>
    <w:p w:rsidR="004B342D" w:rsidRPr="004B43F0" w:rsidRDefault="004B342D" w:rsidP="004B342D">
      <w:pPr>
        <w:spacing w:before="120" w:after="120"/>
      </w:pPr>
      <w:r w:rsidRPr="004B43F0"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4B342D" w:rsidRPr="004B43F0" w:rsidRDefault="004B342D" w:rsidP="004B342D">
      <w:pPr>
        <w:spacing w:after="120"/>
      </w:pPr>
      <w:r w:rsidRPr="004B43F0"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4B342D" w:rsidRPr="004B43F0" w:rsidTr="001E6FB3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  <w:r w:rsidRPr="004B43F0"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Должность с указанием</w:t>
            </w:r>
            <w:r w:rsidRPr="004B43F0"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  <w:r w:rsidRPr="004B43F0">
              <w:t>Адрес</w:t>
            </w:r>
            <w:r w:rsidRPr="004B43F0">
              <w:br/>
              <w:t>организации</w:t>
            </w:r>
            <w:r w:rsidRPr="004B43F0">
              <w:br/>
              <w:t>(в т.ч. за границей)</w:t>
            </w:r>
          </w:p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  <w:r w:rsidRPr="004B43F0">
              <w:t>поступ</w:t>
            </w:r>
            <w:r w:rsidRPr="004B43F0"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  <w:r w:rsidRPr="004B43F0"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</w:tbl>
    <w:p w:rsidR="004B342D" w:rsidRPr="004B43F0" w:rsidRDefault="004B342D" w:rsidP="004B342D">
      <w:pPr>
        <w:spacing w:before="120"/>
      </w:pPr>
    </w:p>
    <w:p w:rsidR="004B342D" w:rsidRPr="004B43F0" w:rsidRDefault="004B342D" w:rsidP="004B342D">
      <w:pPr>
        <w:spacing w:before="120"/>
      </w:pPr>
      <w:r w:rsidRPr="004B43F0">
        <w:t>12. Государственные награды, иные награды и знаки отличия</w:t>
      </w:r>
    </w:p>
    <w:p w:rsidR="004B342D" w:rsidRPr="004B43F0" w:rsidRDefault="004B342D" w:rsidP="004B342D"/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jc w:val="both"/>
      </w:pPr>
    </w:p>
    <w:p w:rsidR="004B342D" w:rsidRPr="004B43F0" w:rsidRDefault="004B342D" w:rsidP="004B342D">
      <w:pPr>
        <w:jc w:val="both"/>
      </w:pPr>
      <w:r w:rsidRPr="004B43F0">
        <w:t>13. Ваши близкие родственники (отец, мать, братья, сестры и дети), а также муж (жена), в том числе бывшие.</w:t>
      </w:r>
    </w:p>
    <w:p w:rsidR="004B342D" w:rsidRPr="004B43F0" w:rsidRDefault="004B342D" w:rsidP="004B342D">
      <w:pPr>
        <w:spacing w:after="120" w:line="480" w:lineRule="auto"/>
        <w:ind w:left="283"/>
      </w:pPr>
    </w:p>
    <w:p w:rsidR="004B342D" w:rsidRPr="004B43F0" w:rsidRDefault="004B342D" w:rsidP="004B342D">
      <w:pPr>
        <w:spacing w:after="120" w:line="480" w:lineRule="auto"/>
        <w:ind w:left="283"/>
      </w:pPr>
      <w:r w:rsidRPr="004B43F0"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4B342D" w:rsidRPr="004B43F0" w:rsidTr="001E6FB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Степень родства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Фамилия, имя,</w:t>
            </w:r>
            <w:r w:rsidRPr="004B43F0"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Домашний адрес (адрес регистрации, фактического проживания)</w:t>
            </w:r>
          </w:p>
        </w:tc>
      </w:tr>
      <w:tr w:rsidR="004B342D" w:rsidRPr="004B43F0" w:rsidTr="001E6FB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  <w:tr w:rsidR="004B342D" w:rsidRPr="004B43F0" w:rsidTr="001E6FB3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  <w:p w:rsidR="004B342D" w:rsidRPr="004B43F0" w:rsidRDefault="004B342D" w:rsidP="001E6FB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/>
        </w:tc>
      </w:tr>
    </w:tbl>
    <w:p w:rsidR="004B342D" w:rsidRPr="004B43F0" w:rsidRDefault="004B342D" w:rsidP="004B342D">
      <w:pPr>
        <w:spacing w:before="120"/>
        <w:jc w:val="both"/>
      </w:pPr>
      <w:r w:rsidRPr="004B43F0"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4B342D" w:rsidRPr="004B43F0" w:rsidRDefault="004B342D" w:rsidP="004B342D">
      <w:pPr>
        <w:pBdr>
          <w:top w:val="single" w:sz="4" w:space="1" w:color="auto"/>
        </w:pBdr>
        <w:ind w:left="5670"/>
        <w:jc w:val="center"/>
      </w:pPr>
      <w:r w:rsidRPr="004B43F0">
        <w:t>(фамилия, имя, отчество,</w:t>
      </w: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jc w:val="center"/>
      </w:pPr>
      <w:r w:rsidRPr="004B43F0">
        <w:t>с какого времени они проживают за границей)</w:t>
      </w: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left" w:pos="8505"/>
        </w:tabs>
        <w:spacing w:before="240"/>
      </w:pPr>
      <w:r w:rsidRPr="004B43F0">
        <w:t xml:space="preserve">15. Пребывание за границей (когда, где, с какой целью)  </w:t>
      </w:r>
    </w:p>
    <w:p w:rsidR="004B342D" w:rsidRPr="004B43F0" w:rsidRDefault="004B342D" w:rsidP="004B342D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left" w:pos="8505"/>
        </w:tabs>
        <w:rPr>
          <w:sz w:val="6"/>
        </w:rPr>
      </w:pPr>
    </w:p>
    <w:p w:rsidR="004B342D" w:rsidRPr="004B43F0" w:rsidRDefault="004B342D" w:rsidP="004B342D">
      <w:pPr>
        <w:tabs>
          <w:tab w:val="left" w:pos="8505"/>
        </w:tabs>
      </w:pPr>
      <w:r w:rsidRPr="004B43F0">
        <w:t xml:space="preserve">16. Отношение к воинской обязанности и воинское звание  </w:t>
      </w:r>
    </w:p>
    <w:p w:rsidR="004B342D" w:rsidRPr="004B43F0" w:rsidRDefault="004B342D" w:rsidP="004B342D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4B342D" w:rsidRPr="004B43F0" w:rsidRDefault="004B342D" w:rsidP="004B342D"/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left" w:pos="360"/>
        </w:tabs>
        <w:rPr>
          <w:sz w:val="6"/>
        </w:rPr>
      </w:pPr>
    </w:p>
    <w:p w:rsidR="004B342D" w:rsidRPr="004B43F0" w:rsidRDefault="004B342D" w:rsidP="004B342D">
      <w:pPr>
        <w:tabs>
          <w:tab w:val="left" w:pos="360"/>
        </w:tabs>
      </w:pPr>
      <w:r w:rsidRPr="004B43F0">
        <w:t xml:space="preserve">17. Домашний адрес (адрес регистрации, фактического проживания), номер телефона (либо иной вид связи)  </w:t>
      </w:r>
    </w:p>
    <w:p w:rsidR="004B342D" w:rsidRPr="004B43F0" w:rsidRDefault="004B342D" w:rsidP="004B342D">
      <w:pPr>
        <w:tabs>
          <w:tab w:val="left" w:pos="360"/>
        </w:tabs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left" w:pos="8505"/>
        </w:tabs>
        <w:rPr>
          <w:sz w:val="6"/>
        </w:rPr>
      </w:pPr>
    </w:p>
    <w:p w:rsidR="004B342D" w:rsidRPr="004B43F0" w:rsidRDefault="004B342D" w:rsidP="004B342D">
      <w:pPr>
        <w:tabs>
          <w:tab w:val="left" w:pos="8505"/>
        </w:tabs>
      </w:pPr>
      <w:r w:rsidRPr="004B43F0">
        <w:t xml:space="preserve">18. Паспорт или документ, его заменяющий  </w:t>
      </w:r>
    </w:p>
    <w:p w:rsidR="004B342D" w:rsidRPr="004B43F0" w:rsidRDefault="004B342D" w:rsidP="004B342D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8"/>
        </w:rPr>
      </w:pPr>
      <w:r w:rsidRPr="004B43F0">
        <w:rPr>
          <w:sz w:val="18"/>
        </w:rPr>
        <w:t>(серия, номер, кем и когда выдан)</w:t>
      </w:r>
    </w:p>
    <w:p w:rsidR="004B342D" w:rsidRPr="004B43F0" w:rsidRDefault="004B342D" w:rsidP="004B342D">
      <w:pPr>
        <w:tabs>
          <w:tab w:val="center" w:pos="4677"/>
          <w:tab w:val="right" w:pos="9355"/>
        </w:tabs>
        <w:rPr>
          <w:sz w:val="2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/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tabs>
          <w:tab w:val="left" w:pos="8505"/>
        </w:tabs>
        <w:rPr>
          <w:sz w:val="6"/>
        </w:rPr>
      </w:pPr>
    </w:p>
    <w:p w:rsidR="004B342D" w:rsidRPr="004B43F0" w:rsidRDefault="004B342D" w:rsidP="004B342D">
      <w:pPr>
        <w:tabs>
          <w:tab w:val="left" w:pos="8505"/>
        </w:tabs>
      </w:pPr>
      <w:r w:rsidRPr="004B43F0">
        <w:t xml:space="preserve">19. Наличие заграничного паспорта  </w:t>
      </w:r>
    </w:p>
    <w:p w:rsidR="004B342D" w:rsidRPr="004B43F0" w:rsidRDefault="004B342D" w:rsidP="004B342D">
      <w:pPr>
        <w:pBdr>
          <w:top w:val="single" w:sz="4" w:space="1" w:color="auto"/>
        </w:pBdr>
        <w:ind w:left="3771"/>
        <w:jc w:val="center"/>
      </w:pPr>
      <w:r w:rsidRPr="004B43F0">
        <w:t>(серия, номер, кем и когда выдан)</w:t>
      </w:r>
    </w:p>
    <w:p w:rsidR="004B342D" w:rsidRPr="004B43F0" w:rsidRDefault="004B342D" w:rsidP="004B342D"/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jc w:val="both"/>
        <w:rPr>
          <w:sz w:val="6"/>
        </w:rPr>
      </w:pPr>
    </w:p>
    <w:p w:rsidR="004B342D" w:rsidRPr="004B43F0" w:rsidRDefault="004B342D" w:rsidP="004B342D">
      <w:pPr>
        <w:jc w:val="both"/>
        <w:rPr>
          <w:sz w:val="2"/>
          <w:szCs w:val="2"/>
        </w:rPr>
      </w:pPr>
      <w:r w:rsidRPr="004B43F0">
        <w:t>20. Номер страхового свидетельства обязательного пенсионного страхования (если имеется)</w:t>
      </w:r>
      <w:r w:rsidRPr="004B43F0">
        <w:br/>
      </w:r>
    </w:p>
    <w:p w:rsidR="004B342D" w:rsidRPr="004B43F0" w:rsidRDefault="004B342D" w:rsidP="004B342D"/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rPr>
          <w:sz w:val="6"/>
        </w:rPr>
      </w:pPr>
    </w:p>
    <w:p w:rsidR="004B342D" w:rsidRPr="004B43F0" w:rsidRDefault="004B342D" w:rsidP="004B342D">
      <w:r w:rsidRPr="004B43F0">
        <w:t xml:space="preserve">21. ИНН (если имеется)  </w:t>
      </w:r>
    </w:p>
    <w:p w:rsidR="004B342D" w:rsidRPr="004B43F0" w:rsidRDefault="004B342D" w:rsidP="004B342D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4B342D" w:rsidRPr="004B43F0" w:rsidRDefault="004B342D" w:rsidP="004B342D">
      <w:pPr>
        <w:jc w:val="both"/>
        <w:rPr>
          <w:sz w:val="16"/>
        </w:rPr>
      </w:pPr>
    </w:p>
    <w:p w:rsidR="004B342D" w:rsidRPr="004B43F0" w:rsidRDefault="004B342D" w:rsidP="004B342D">
      <w:pPr>
        <w:jc w:val="both"/>
      </w:pPr>
      <w:r w:rsidRPr="004B43F0"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4B342D" w:rsidRPr="004B43F0" w:rsidRDefault="004B342D" w:rsidP="004B342D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4B342D" w:rsidRPr="004B43F0" w:rsidRDefault="004B342D" w:rsidP="004B342D">
      <w:pPr>
        <w:rPr>
          <w:sz w:val="1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6"/>
          <w:szCs w:val="2"/>
        </w:rPr>
      </w:pPr>
    </w:p>
    <w:p w:rsidR="004B342D" w:rsidRPr="004B43F0" w:rsidRDefault="004B342D" w:rsidP="004B342D">
      <w:pPr>
        <w:rPr>
          <w:sz w:val="1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6"/>
          <w:szCs w:val="2"/>
        </w:rPr>
      </w:pPr>
    </w:p>
    <w:p w:rsidR="004B342D" w:rsidRPr="004B43F0" w:rsidRDefault="004B342D" w:rsidP="004B342D">
      <w:pPr>
        <w:rPr>
          <w:sz w:val="1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6"/>
          <w:szCs w:val="2"/>
        </w:rPr>
      </w:pPr>
    </w:p>
    <w:p w:rsidR="004B342D" w:rsidRPr="004B43F0" w:rsidRDefault="004B342D" w:rsidP="004B342D">
      <w:pPr>
        <w:rPr>
          <w:sz w:val="1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6"/>
          <w:szCs w:val="2"/>
        </w:rPr>
      </w:pPr>
    </w:p>
    <w:p w:rsidR="004B342D" w:rsidRPr="004B43F0" w:rsidRDefault="004B342D" w:rsidP="004B342D">
      <w:pPr>
        <w:rPr>
          <w:sz w:val="1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6"/>
          <w:szCs w:val="2"/>
        </w:rPr>
      </w:pPr>
    </w:p>
    <w:p w:rsidR="004B342D" w:rsidRPr="004B43F0" w:rsidRDefault="004B342D" w:rsidP="004B342D">
      <w:pPr>
        <w:rPr>
          <w:sz w:val="18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6"/>
          <w:szCs w:val="2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pBdr>
          <w:top w:val="single" w:sz="4" w:space="1" w:color="auto"/>
        </w:pBdr>
        <w:rPr>
          <w:sz w:val="2"/>
          <w:szCs w:val="2"/>
        </w:rPr>
      </w:pPr>
    </w:p>
    <w:p w:rsidR="004B342D" w:rsidRPr="004B43F0" w:rsidRDefault="004B342D" w:rsidP="004B342D">
      <w:pPr>
        <w:jc w:val="both"/>
      </w:pPr>
      <w:r w:rsidRPr="004B43F0"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4B342D" w:rsidRPr="004B43F0" w:rsidRDefault="004B342D" w:rsidP="004B342D">
      <w:pPr>
        <w:spacing w:after="360"/>
        <w:ind w:firstLine="567"/>
      </w:pPr>
      <w:r w:rsidRPr="004B43F0">
        <w:t>На проведение в отношении меня проверочных мероприятий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4B342D" w:rsidRPr="004B43F0" w:rsidTr="001E6FB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lastRenderedPageBreak/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pPr>
              <w:jc w:val="right"/>
            </w:pPr>
            <w:r w:rsidRPr="004B43F0"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pPr>
              <w:tabs>
                <w:tab w:val="left" w:pos="3270"/>
              </w:tabs>
            </w:pPr>
            <w:r w:rsidRPr="004B43F0">
              <w:t xml:space="preserve"> г.</w:t>
            </w:r>
            <w:r w:rsidRPr="004B43F0"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</w:tr>
    </w:tbl>
    <w:p w:rsidR="004B342D" w:rsidRPr="004B43F0" w:rsidRDefault="004B342D" w:rsidP="004B342D">
      <w:pPr>
        <w:spacing w:after="240"/>
        <w:rPr>
          <w:sz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4B342D" w:rsidRPr="004B43F0" w:rsidTr="001E6FB3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342D" w:rsidRPr="004B43F0" w:rsidRDefault="004B342D" w:rsidP="001E6FB3">
            <w:pPr>
              <w:jc w:val="center"/>
            </w:pPr>
            <w:r w:rsidRPr="004B43F0"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4B342D" w:rsidRPr="004B43F0" w:rsidRDefault="004B342D" w:rsidP="004B342D">
      <w:pPr>
        <w:spacing w:after="240"/>
        <w:rPr>
          <w:sz w:val="1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4B342D" w:rsidRPr="004B43F0" w:rsidTr="001E6FB3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r w:rsidRPr="004B43F0"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pPr>
              <w:jc w:val="right"/>
            </w:pPr>
            <w:r w:rsidRPr="004B43F0"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42D" w:rsidRPr="004B43F0" w:rsidRDefault="004B342D" w:rsidP="001E6FB3">
            <w:pPr>
              <w:tabs>
                <w:tab w:val="left" w:pos="3270"/>
              </w:tabs>
            </w:pPr>
            <w:r w:rsidRPr="004B43F0">
              <w:t>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42D" w:rsidRPr="004B43F0" w:rsidRDefault="004B342D" w:rsidP="001E6FB3">
            <w:pPr>
              <w:jc w:val="center"/>
            </w:pPr>
          </w:p>
        </w:tc>
      </w:tr>
      <w:tr w:rsidR="004B342D" w:rsidRPr="004B43F0" w:rsidTr="001E6FB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jc w:val="center"/>
            </w:pPr>
            <w:r w:rsidRPr="004B43F0">
              <w:t>(подпись, фамилия работника кадровой службы)</w:t>
            </w:r>
          </w:p>
        </w:tc>
      </w:tr>
    </w:tbl>
    <w:p w:rsidR="004B342D" w:rsidRPr="004B43F0" w:rsidRDefault="004B342D" w:rsidP="004B342D">
      <w:pPr>
        <w:keepNext/>
        <w:spacing w:before="240" w:after="60"/>
        <w:jc w:val="right"/>
        <w:outlineLvl w:val="0"/>
        <w:rPr>
          <w:rFonts w:ascii="Cambria" w:hAnsi="Cambria"/>
          <w:kern w:val="32"/>
          <w:sz w:val="20"/>
          <w:szCs w:val="32"/>
        </w:rPr>
      </w:pPr>
    </w:p>
    <w:p w:rsidR="004B342D" w:rsidRPr="004B43F0" w:rsidRDefault="004B342D" w:rsidP="004B342D">
      <w:pPr>
        <w:rPr>
          <w:snapToGrid w:val="0"/>
          <w:sz w:val="20"/>
          <w:szCs w:val="20"/>
        </w:rPr>
      </w:pPr>
    </w:p>
    <w:p w:rsidR="004B342D" w:rsidRPr="004B43F0" w:rsidRDefault="004B342D" w:rsidP="004B342D"/>
    <w:p w:rsidR="004B342D" w:rsidRPr="004B43F0" w:rsidRDefault="004B342D" w:rsidP="004B342D">
      <w:pPr>
        <w:keepNext/>
        <w:spacing w:before="240" w:after="60"/>
        <w:jc w:val="right"/>
        <w:outlineLvl w:val="0"/>
        <w:rPr>
          <w:rFonts w:ascii="Cambria" w:hAnsi="Cambria"/>
          <w:kern w:val="32"/>
          <w:sz w:val="20"/>
          <w:szCs w:val="32"/>
        </w:rPr>
      </w:pPr>
    </w:p>
    <w:p w:rsidR="004B342D" w:rsidRPr="004B43F0" w:rsidRDefault="004B342D" w:rsidP="004B342D">
      <w:pPr>
        <w:keepNext/>
        <w:spacing w:before="240" w:after="60"/>
        <w:jc w:val="right"/>
        <w:outlineLvl w:val="0"/>
        <w:rPr>
          <w:rFonts w:ascii="Cambria" w:hAnsi="Cambria"/>
          <w:kern w:val="32"/>
          <w:sz w:val="20"/>
          <w:szCs w:val="32"/>
        </w:rPr>
      </w:pPr>
      <w:r w:rsidRPr="004B43F0">
        <w:rPr>
          <w:rFonts w:ascii="Cambria" w:hAnsi="Cambria"/>
          <w:kern w:val="32"/>
          <w:sz w:val="20"/>
          <w:szCs w:val="32"/>
        </w:rPr>
        <w:t>Образец заполнения</w:t>
      </w:r>
    </w:p>
    <w:p w:rsidR="004B342D" w:rsidRPr="004B43F0" w:rsidRDefault="004B342D" w:rsidP="004B342D"/>
    <w:p w:rsidR="004B342D" w:rsidRPr="004B43F0" w:rsidRDefault="004B342D" w:rsidP="004B342D">
      <w:pPr>
        <w:keepNext/>
        <w:spacing w:before="240" w:after="60"/>
        <w:outlineLvl w:val="0"/>
        <w:rPr>
          <w:rFonts w:ascii="Cambria" w:hAnsi="Cambria"/>
          <w:b/>
          <w:bCs/>
          <w:kern w:val="32"/>
          <w:sz w:val="32"/>
          <w:szCs w:val="32"/>
        </w:rPr>
      </w:pPr>
    </w:p>
    <w:p w:rsidR="004B342D" w:rsidRPr="004B43F0" w:rsidRDefault="004B342D" w:rsidP="004B342D">
      <w:pPr>
        <w:keepNext/>
        <w:spacing w:before="240" w:after="60"/>
        <w:outlineLvl w:val="0"/>
        <w:rPr>
          <w:rFonts w:ascii="Cambria" w:hAnsi="Cambria"/>
          <w:b/>
          <w:bCs/>
          <w:kern w:val="32"/>
          <w:sz w:val="32"/>
          <w:szCs w:val="32"/>
        </w:rPr>
      </w:pPr>
      <w:r w:rsidRPr="004B43F0">
        <w:rPr>
          <w:rFonts w:ascii="Cambria" w:hAnsi="Cambria"/>
          <w:b/>
          <w:bCs/>
          <w:kern w:val="32"/>
          <w:sz w:val="32"/>
          <w:szCs w:val="32"/>
        </w:rPr>
        <w:t>А Н К Е Т А</w:t>
      </w:r>
    </w:p>
    <w:p w:rsidR="004B342D" w:rsidRPr="004B43F0" w:rsidRDefault="004B342D" w:rsidP="004B342D">
      <w:pPr>
        <w:jc w:val="center"/>
        <w:rPr>
          <w:sz w:val="28"/>
        </w:rPr>
      </w:pPr>
      <w:r w:rsidRPr="004B43F0">
        <w:rPr>
          <w:sz w:val="28"/>
        </w:rPr>
        <w:t>(заполняется собственноручно)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</w:tblGrid>
      <w:tr w:rsidR="004B342D" w:rsidRPr="004B43F0" w:rsidTr="001E6FB3">
        <w:trPr>
          <w:trHeight w:val="1900"/>
        </w:trPr>
        <w:tc>
          <w:tcPr>
            <w:tcW w:w="1980" w:type="dxa"/>
          </w:tcPr>
          <w:p w:rsidR="004B342D" w:rsidRPr="004B43F0" w:rsidRDefault="004B342D" w:rsidP="001E6FB3">
            <w:pPr>
              <w:jc w:val="right"/>
              <w:rPr>
                <w:sz w:val="28"/>
              </w:rPr>
            </w:pPr>
          </w:p>
          <w:p w:rsidR="004B342D" w:rsidRPr="004B43F0" w:rsidRDefault="004B342D" w:rsidP="001E6FB3">
            <w:pPr>
              <w:jc w:val="center"/>
              <w:rPr>
                <w:sz w:val="20"/>
              </w:rPr>
            </w:pPr>
          </w:p>
          <w:p w:rsidR="004B342D" w:rsidRPr="004B43F0" w:rsidRDefault="004B342D" w:rsidP="001E6FB3">
            <w:pPr>
              <w:jc w:val="center"/>
              <w:rPr>
                <w:sz w:val="20"/>
              </w:rPr>
            </w:pPr>
          </w:p>
          <w:p w:rsidR="004B342D" w:rsidRPr="004B43F0" w:rsidRDefault="004B342D" w:rsidP="001E6FB3">
            <w:pPr>
              <w:jc w:val="center"/>
              <w:rPr>
                <w:sz w:val="20"/>
              </w:rPr>
            </w:pPr>
            <w:r w:rsidRPr="004B43F0">
              <w:rPr>
                <w:sz w:val="20"/>
              </w:rPr>
              <w:t>Место для</w:t>
            </w:r>
          </w:p>
          <w:p w:rsidR="004B342D" w:rsidRPr="004B43F0" w:rsidRDefault="004B342D" w:rsidP="001E6FB3">
            <w:pPr>
              <w:jc w:val="center"/>
              <w:rPr>
                <w:sz w:val="20"/>
              </w:rPr>
            </w:pPr>
          </w:p>
          <w:p w:rsidR="004B342D" w:rsidRPr="004B43F0" w:rsidRDefault="004B342D" w:rsidP="001E6FB3">
            <w:pPr>
              <w:jc w:val="center"/>
              <w:rPr>
                <w:sz w:val="20"/>
              </w:rPr>
            </w:pPr>
            <w:r w:rsidRPr="004B43F0">
              <w:rPr>
                <w:sz w:val="20"/>
              </w:rPr>
              <w:t>фотографии</w:t>
            </w:r>
          </w:p>
          <w:p w:rsidR="004B342D" w:rsidRPr="004B43F0" w:rsidRDefault="004B342D" w:rsidP="001E6FB3">
            <w:pPr>
              <w:jc w:val="right"/>
              <w:rPr>
                <w:sz w:val="28"/>
              </w:rPr>
            </w:pPr>
          </w:p>
        </w:tc>
      </w:tr>
    </w:tbl>
    <w:p w:rsidR="004B342D" w:rsidRPr="004B43F0" w:rsidRDefault="004B342D" w:rsidP="004B342D">
      <w:pPr>
        <w:numPr>
          <w:ilvl w:val="0"/>
          <w:numId w:val="9"/>
        </w:numPr>
        <w:tabs>
          <w:tab w:val="left" w:pos="540"/>
        </w:tabs>
        <w:spacing w:line="360" w:lineRule="auto"/>
        <w:ind w:left="0" w:firstLine="0"/>
        <w:jc w:val="both"/>
      </w:pPr>
      <w:r w:rsidRPr="004B43F0">
        <w:t xml:space="preserve">Фамилия     </w:t>
      </w:r>
      <w:r w:rsidRPr="004B43F0">
        <w:rPr>
          <w:i/>
          <w:iCs/>
          <w:u w:val="single"/>
        </w:rPr>
        <w:t>Иванова</w:t>
      </w:r>
    </w:p>
    <w:p w:rsidR="004B342D" w:rsidRPr="004B43F0" w:rsidRDefault="004B342D" w:rsidP="004B342D">
      <w:pPr>
        <w:tabs>
          <w:tab w:val="left" w:pos="1980"/>
          <w:tab w:val="left" w:pos="2340"/>
        </w:tabs>
        <w:spacing w:before="100" w:beforeAutospacing="1" w:after="100" w:afterAutospacing="1" w:line="360" w:lineRule="auto"/>
        <w:jc w:val="both"/>
        <w:outlineLvl w:val="2"/>
        <w:rPr>
          <w:rFonts w:ascii="Times New Roman CYR" w:hAnsi="Times New Roman CYR" w:cs="Times New Roman CYR"/>
          <w:bCs/>
          <w:i/>
          <w:iCs/>
          <w:color w:val="003366"/>
          <w:sz w:val="26"/>
          <w:szCs w:val="28"/>
          <w:u w:val="single"/>
        </w:rPr>
      </w:pPr>
      <w:r w:rsidRPr="004B43F0">
        <w:rPr>
          <w:rFonts w:ascii="Times New Roman CYR" w:hAnsi="Times New Roman CYR" w:cs="Times New Roman CYR"/>
          <w:bCs/>
          <w:color w:val="003366"/>
          <w:sz w:val="26"/>
          <w:szCs w:val="28"/>
        </w:rPr>
        <w:t xml:space="preserve">        Имя           </w:t>
      </w:r>
      <w:r w:rsidRPr="004B43F0">
        <w:rPr>
          <w:rFonts w:ascii="Times New Roman CYR" w:hAnsi="Times New Roman CYR" w:cs="Times New Roman CYR"/>
          <w:bCs/>
          <w:i/>
          <w:iCs/>
          <w:color w:val="003366"/>
          <w:sz w:val="26"/>
          <w:szCs w:val="28"/>
          <w:u w:val="single"/>
        </w:rPr>
        <w:t>Нина</w:t>
      </w:r>
    </w:p>
    <w:p w:rsidR="004B342D" w:rsidRPr="004B43F0" w:rsidRDefault="004B342D" w:rsidP="004B342D">
      <w:pPr>
        <w:keepNext/>
        <w:spacing w:before="240" w:after="60" w:line="360" w:lineRule="auto"/>
        <w:ind w:left="540"/>
        <w:outlineLvl w:val="1"/>
        <w:rPr>
          <w:rFonts w:ascii="Cambria" w:hAnsi="Cambria"/>
          <w:bCs/>
          <w:sz w:val="28"/>
          <w:szCs w:val="28"/>
          <w:u w:val="single"/>
        </w:rPr>
      </w:pPr>
      <w:r w:rsidRPr="004B43F0">
        <w:rPr>
          <w:rFonts w:ascii="Cambria" w:hAnsi="Cambria"/>
          <w:bCs/>
          <w:i/>
          <w:iCs/>
          <w:sz w:val="28"/>
          <w:szCs w:val="28"/>
        </w:rPr>
        <w:t xml:space="preserve">Отчество      </w:t>
      </w:r>
      <w:r w:rsidRPr="004B43F0">
        <w:rPr>
          <w:rFonts w:ascii="Cambria" w:hAnsi="Cambria"/>
          <w:bCs/>
          <w:i/>
          <w:iCs/>
          <w:sz w:val="28"/>
          <w:szCs w:val="28"/>
          <w:u w:val="single"/>
        </w:rPr>
        <w:t>Петровна</w:t>
      </w:r>
    </w:p>
    <w:p w:rsidR="004B342D" w:rsidRPr="004B43F0" w:rsidRDefault="004B342D" w:rsidP="004B342D"/>
    <w:p w:rsidR="004B342D" w:rsidRPr="004B43F0" w:rsidRDefault="004B342D" w:rsidP="004B342D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872"/>
      </w:tblGrid>
      <w:tr w:rsidR="004B342D" w:rsidRPr="004B43F0" w:rsidTr="001E6FB3">
        <w:tc>
          <w:tcPr>
            <w:tcW w:w="3496" w:type="dxa"/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4B342D" w:rsidRPr="004B43F0" w:rsidRDefault="004B342D" w:rsidP="001E6FB3">
            <w:pPr>
              <w:ind w:left="360"/>
              <w:jc w:val="both"/>
            </w:pPr>
          </w:p>
        </w:tc>
        <w:tc>
          <w:tcPr>
            <w:tcW w:w="6872" w:type="dxa"/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(Фамилия Петрова изменена на Соколову 20.08.1980 отделом ЗАГСа г. Воронежа в связи с регистрацией брака.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 xml:space="preserve">Фамилия Соколова измененаа на Петрову 05.10. 1982 отделом ЗАГСа г. Воронежа в связи с расторжением брака. 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Фамилия Петрова изменена на Иванову 03.12. 1982 отделом ЗАГСа г. Воронежа в связи с регистрацией брака.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4B342D" w:rsidRPr="004B43F0" w:rsidTr="001E6FB3">
        <w:tc>
          <w:tcPr>
            <w:tcW w:w="3496" w:type="dxa"/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4B342D" w:rsidRPr="004B43F0" w:rsidRDefault="004B342D" w:rsidP="001E6FB3">
            <w:pPr>
              <w:ind w:left="360"/>
              <w:jc w:val="both"/>
            </w:pPr>
          </w:p>
        </w:tc>
        <w:tc>
          <w:tcPr>
            <w:tcW w:w="6872" w:type="dxa"/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 xml:space="preserve">31 декабря 1960 года, 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 xml:space="preserve">село  Малиновка Ключевского района Воронежской области   </w:t>
            </w:r>
          </w:p>
        </w:tc>
      </w:tr>
      <w:tr w:rsidR="004B342D" w:rsidRPr="004B43F0" w:rsidTr="001E6FB3">
        <w:tc>
          <w:tcPr>
            <w:tcW w:w="3496" w:type="dxa"/>
            <w:tcBorders>
              <w:bottom w:val="single" w:sz="4" w:space="0" w:color="auto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 xml:space="preserve">4. Гражданство (если изменяли, то укажите, когда, и по какой причине, если имеете гражданство </w:t>
            </w:r>
            <w:r w:rsidRPr="004B43F0">
              <w:rPr>
                <w:sz w:val="22"/>
              </w:rPr>
              <w:lastRenderedPageBreak/>
              <w:t>другого государства – укажите)</w:t>
            </w:r>
          </w:p>
        </w:tc>
        <w:tc>
          <w:tcPr>
            <w:tcW w:w="6872" w:type="dxa"/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lastRenderedPageBreak/>
              <w:t>Гражданин Российской Федерации;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 xml:space="preserve">В 2014 году гражданство Украины сменила на Российское гражданство, в связи с присоединением Республики Крым к </w:t>
            </w:r>
            <w:r w:rsidRPr="004B43F0">
              <w:rPr>
                <w:i/>
                <w:iCs/>
                <w:sz w:val="22"/>
              </w:rPr>
              <w:lastRenderedPageBreak/>
              <w:t>Российской Федерации</w:t>
            </w:r>
          </w:p>
        </w:tc>
      </w:tr>
      <w:tr w:rsidR="004B342D" w:rsidRPr="004B43F0" w:rsidTr="001E6FB3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lastRenderedPageBreak/>
              <w:t>5. Образование (когда и какие учебные заведения окончили, номера дипломов)</w:t>
            </w:r>
          </w:p>
          <w:p w:rsidR="004B342D" w:rsidRPr="004B43F0" w:rsidRDefault="004B342D" w:rsidP="001E6FB3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Высшее: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 xml:space="preserve"> 1. 1981 г. - Челябинский политехнический институт, диплом серии АВ № 109486;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2)  2001 г. - Челябинский государственный университет, диплом серии ВН  № 106829</w:t>
            </w:r>
          </w:p>
        </w:tc>
      </w:tr>
      <w:tr w:rsidR="004B342D" w:rsidRPr="004B43F0" w:rsidTr="001E6FB3">
        <w:trPr>
          <w:trHeight w:val="686"/>
        </w:trPr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42D" w:rsidRPr="004B43F0" w:rsidRDefault="004B342D" w:rsidP="001E6FB3">
            <w:pPr>
              <w:spacing w:after="120" w:line="480" w:lineRule="auto"/>
              <w:rPr>
                <w:sz w:val="22"/>
              </w:rPr>
            </w:pPr>
            <w:r w:rsidRPr="004B43F0">
              <w:rPr>
                <w:sz w:val="22"/>
              </w:rPr>
              <w:t>Направление подготовки или специальность по диплому</w:t>
            </w:r>
          </w:p>
          <w:p w:rsidR="004B342D" w:rsidRPr="004B43F0" w:rsidRDefault="004B342D" w:rsidP="001E6FB3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1) приборостроение;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2) юриспруденция</w:t>
            </w:r>
          </w:p>
        </w:tc>
      </w:tr>
      <w:tr w:rsidR="004B342D" w:rsidRPr="004B43F0" w:rsidTr="001E6FB3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Квалификация по диплому</w:t>
            </w:r>
          </w:p>
          <w:p w:rsidR="004B342D" w:rsidRPr="004B43F0" w:rsidRDefault="004B342D" w:rsidP="001E6FB3">
            <w:pPr>
              <w:spacing w:line="360" w:lineRule="auto"/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1) инженер;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2) юрист</w:t>
            </w:r>
          </w:p>
        </w:tc>
      </w:tr>
      <w:tr w:rsidR="004B342D" w:rsidRPr="004B43F0" w:rsidTr="001E6FB3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4B342D" w:rsidRPr="004B43F0" w:rsidRDefault="004B342D" w:rsidP="001E6FB3">
            <w:pPr>
              <w:spacing w:line="360" w:lineRule="auto"/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4B342D" w:rsidRPr="004B43F0" w:rsidTr="001E6FB3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Ученой степени, ученого звания не имею;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(Имею ученую степень кандидата юридических наук, ученое звание доцент)</w:t>
            </w:r>
          </w:p>
        </w:tc>
      </w:tr>
      <w:tr w:rsidR="004B342D" w:rsidRPr="004B43F0" w:rsidTr="001E6FB3">
        <w:tc>
          <w:tcPr>
            <w:tcW w:w="3496" w:type="dxa"/>
            <w:tcBorders>
              <w:top w:val="single" w:sz="4" w:space="0" w:color="auto"/>
            </w:tcBorders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872" w:type="dxa"/>
          </w:tcPr>
          <w:p w:rsidR="004B342D" w:rsidRPr="004B43F0" w:rsidRDefault="004B342D" w:rsidP="001E6FB3">
            <w:pPr>
              <w:spacing w:after="120"/>
              <w:jc w:val="both"/>
              <w:rPr>
                <w:b/>
                <w:i/>
                <w:iCs/>
                <w:sz w:val="22"/>
                <w:szCs w:val="16"/>
              </w:rPr>
            </w:pPr>
            <w:r w:rsidRPr="004B43F0">
              <w:rPr>
                <w:i/>
                <w:iCs/>
                <w:sz w:val="22"/>
                <w:szCs w:val="16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(Иностранными языками не владею.Свободно владею казахским языком)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3496" w:type="dxa"/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(Не имею)</w:t>
            </w:r>
          </w:p>
        </w:tc>
      </w:tr>
      <w:tr w:rsidR="004B342D" w:rsidRPr="004B43F0" w:rsidTr="001E6FB3">
        <w:tc>
          <w:tcPr>
            <w:tcW w:w="3496" w:type="dxa"/>
          </w:tcPr>
          <w:p w:rsidR="004B342D" w:rsidRPr="004B43F0" w:rsidRDefault="004B342D" w:rsidP="001E6FB3">
            <w:r w:rsidRPr="004B43F0">
              <w:rPr>
                <w:sz w:val="22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4B342D" w:rsidRPr="004B43F0" w:rsidRDefault="004B342D" w:rsidP="001E6FB3">
            <w:pPr>
              <w:keepNext/>
              <w:spacing w:before="240" w:after="60"/>
              <w:jc w:val="both"/>
              <w:outlineLvl w:val="3"/>
              <w:rPr>
                <w:rFonts w:ascii="Calibri" w:hAnsi="Calibri"/>
                <w:i/>
                <w:iCs/>
                <w:sz w:val="22"/>
                <w:szCs w:val="28"/>
              </w:rPr>
            </w:pPr>
            <w:r w:rsidRPr="004B43F0">
              <w:rPr>
                <w:rFonts w:ascii="Calibri" w:hAnsi="Calibri"/>
                <w:bCs/>
                <w:i/>
                <w:iCs/>
                <w:sz w:val="22"/>
                <w:szCs w:val="28"/>
              </w:rPr>
              <w:t>Судима не была</w:t>
            </w:r>
          </w:p>
        </w:tc>
      </w:tr>
      <w:tr w:rsidR="004B342D" w:rsidRPr="004B43F0" w:rsidTr="001E6FB3">
        <w:tc>
          <w:tcPr>
            <w:tcW w:w="3496" w:type="dxa"/>
          </w:tcPr>
          <w:p w:rsidR="004B342D" w:rsidRPr="004B43F0" w:rsidRDefault="004B342D" w:rsidP="001E6FB3">
            <w:pPr>
              <w:jc w:val="both"/>
            </w:pPr>
            <w:r w:rsidRPr="004B43F0"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4B342D" w:rsidRPr="004B43F0" w:rsidRDefault="004B342D" w:rsidP="001E6FB3">
            <w:pPr>
              <w:jc w:val="both"/>
              <w:rPr>
                <w:i/>
                <w:iCs/>
              </w:rPr>
            </w:pPr>
            <w:r w:rsidRPr="004B43F0">
              <w:rPr>
                <w:i/>
                <w:iCs/>
                <w:sz w:val="22"/>
              </w:rPr>
              <w:t xml:space="preserve">(Имела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</w:p>
        </w:tc>
      </w:tr>
    </w:tbl>
    <w:p w:rsidR="004B342D" w:rsidRPr="004B43F0" w:rsidRDefault="004B342D" w:rsidP="004B342D">
      <w:pPr>
        <w:spacing w:after="120" w:line="480" w:lineRule="auto"/>
        <w:rPr>
          <w:sz w:val="22"/>
        </w:rPr>
      </w:pP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>специальных учебных заведениях, военную службу, работу по совместительству, предпринимательскую деятельность и т.п.).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lastRenderedPageBreak/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7"/>
        <w:gridCol w:w="1116"/>
        <w:gridCol w:w="4896"/>
        <w:gridCol w:w="3239"/>
      </w:tblGrid>
      <w:tr w:rsidR="004B342D" w:rsidRPr="004B43F0" w:rsidTr="001E6FB3">
        <w:trPr>
          <w:cantSplit/>
        </w:trPr>
        <w:tc>
          <w:tcPr>
            <w:tcW w:w="2233" w:type="dxa"/>
            <w:gridSpan w:val="2"/>
          </w:tcPr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20"/>
              </w:rPr>
            </w:pPr>
            <w:r w:rsidRPr="004B43F0">
              <w:rPr>
                <w:sz w:val="20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20"/>
              </w:rPr>
            </w:pPr>
            <w:r w:rsidRPr="004B43F0"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20"/>
              </w:rPr>
            </w:pPr>
            <w:r w:rsidRPr="004B43F0">
              <w:rPr>
                <w:sz w:val="20"/>
              </w:rPr>
              <w:t>Адрес организации (в т.ч. за границей)</w:t>
            </w: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поступления</w:t>
            </w: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ухода</w:t>
            </w: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sz w:val="22"/>
              </w:rPr>
            </w:pP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09.1981</w:t>
            </w: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07.1992</w:t>
            </w: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  <w:u w:val="single"/>
              </w:rPr>
              <w:t xml:space="preserve">Челябинская </w:t>
            </w:r>
            <w:r w:rsidRPr="004B43F0">
              <w:rPr>
                <w:i/>
                <w:iCs/>
                <w:sz w:val="22"/>
              </w:rPr>
              <w:t>область,</w:t>
            </w: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07.1992</w:t>
            </w: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05.1997</w:t>
            </w: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Казахская ССР,</w:t>
            </w: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г. Алма-Ата</w:t>
            </w: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01.1998</w:t>
            </w: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09.1999</w:t>
            </w:r>
          </w:p>
        </w:tc>
        <w:tc>
          <w:tcPr>
            <w:tcW w:w="4896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  <w:u w:val="single"/>
              </w:rPr>
            </w:pPr>
            <w:r w:rsidRPr="004B43F0">
              <w:rPr>
                <w:i/>
                <w:iCs/>
                <w:sz w:val="22"/>
                <w:u w:val="single"/>
              </w:rPr>
              <w:t xml:space="preserve">Государственный налоговый инспектор </w:t>
            </w:r>
          </w:p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  <w:u w:val="single"/>
              </w:rPr>
              <w:t>Государственная налоговая инспекция по</w:t>
            </w:r>
            <w:r w:rsidRPr="004B43F0">
              <w:rPr>
                <w:i/>
                <w:iCs/>
                <w:sz w:val="22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  <w:u w:val="single"/>
              </w:rPr>
              <w:t>Челябинская область</w:t>
            </w:r>
            <w:r w:rsidRPr="004B43F0">
              <w:rPr>
                <w:i/>
                <w:iCs/>
                <w:sz w:val="22"/>
              </w:rPr>
              <w:t>,</w:t>
            </w:r>
          </w:p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  <w:u w:val="single"/>
              </w:rPr>
            </w:pPr>
            <w:r w:rsidRPr="004B43F0">
              <w:rPr>
                <w:i/>
                <w:iCs/>
                <w:sz w:val="22"/>
                <w:u w:val="single"/>
              </w:rPr>
              <w:t>Еланский район,</w:t>
            </w:r>
          </w:p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ул. 1-го мая, 25</w:t>
            </w: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  <w:trHeight w:val="263"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  <w:trHeight w:val="262"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09.1999</w:t>
            </w: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11.2004</w:t>
            </w:r>
          </w:p>
        </w:tc>
        <w:tc>
          <w:tcPr>
            <w:tcW w:w="4896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  <w:u w:val="single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 w:rsidRPr="004B43F0"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  <w:u w:val="single"/>
              </w:rPr>
            </w:pPr>
            <w:r w:rsidRPr="004B43F0">
              <w:rPr>
                <w:i/>
                <w:iCs/>
                <w:sz w:val="22"/>
                <w:u w:val="single"/>
              </w:rPr>
              <w:t>Челябинская область,</w:t>
            </w:r>
          </w:p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  <w:u w:val="single"/>
              </w:rPr>
              <w:t>Еланский  район</w:t>
            </w:r>
            <w:r w:rsidRPr="004B43F0">
              <w:rPr>
                <w:i/>
                <w:iCs/>
                <w:sz w:val="22"/>
              </w:rPr>
              <w:t>,</w:t>
            </w:r>
          </w:p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ул. 1-го мая, 25</w:t>
            </w: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  <w:trHeight w:val="263"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  <w:trHeight w:val="262"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rPr>
          <w:cantSplit/>
        </w:trPr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11.2004</w:t>
            </w: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  <w:r w:rsidRPr="004B43F0">
              <w:rPr>
                <w:i/>
                <w:iCs/>
                <w:sz w:val="22"/>
                <w:u w:val="single"/>
              </w:rPr>
              <w:t xml:space="preserve">Челябинская </w:t>
            </w:r>
            <w:r w:rsidRPr="004B43F0">
              <w:rPr>
                <w:i/>
                <w:iCs/>
                <w:sz w:val="22"/>
              </w:rPr>
              <w:t>область,</w:t>
            </w: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Федеральной налоговой службы № 1  по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Еланский район,</w:t>
            </w: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2"/>
              </w:rPr>
              <w:t>ул. 1-го мая, 25</w:t>
            </w: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  <w:tr w:rsidR="004B342D" w:rsidRPr="004B43F0" w:rsidTr="001E6FB3">
        <w:tc>
          <w:tcPr>
            <w:tcW w:w="111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2"/>
              </w:rPr>
            </w:pPr>
          </w:p>
        </w:tc>
      </w:tr>
    </w:tbl>
    <w:p w:rsidR="004B342D" w:rsidRPr="004B43F0" w:rsidRDefault="004B342D" w:rsidP="004B342D">
      <w:pPr>
        <w:spacing w:after="120" w:line="480" w:lineRule="auto"/>
        <w:rPr>
          <w:sz w:val="22"/>
        </w:rPr>
      </w:pP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 xml:space="preserve">12. Государственные награды, иные награды и знаки отличия: </w:t>
      </w:r>
    </w:p>
    <w:p w:rsidR="004B342D" w:rsidRPr="004B43F0" w:rsidRDefault="004B342D" w:rsidP="004B342D">
      <w:pPr>
        <w:numPr>
          <w:ilvl w:val="0"/>
          <w:numId w:val="10"/>
        </w:numPr>
        <w:tabs>
          <w:tab w:val="left" w:pos="2520"/>
        </w:tabs>
        <w:jc w:val="both"/>
        <w:rPr>
          <w:i/>
          <w:iCs/>
          <w:sz w:val="22"/>
        </w:rPr>
      </w:pPr>
      <w:r w:rsidRPr="004B43F0">
        <w:rPr>
          <w:i/>
          <w:iCs/>
          <w:sz w:val="22"/>
        </w:rPr>
        <w:t>Государственных наград, иных наград и знаков отличия не имею;</w:t>
      </w:r>
    </w:p>
    <w:p w:rsidR="004B342D" w:rsidRPr="004B43F0" w:rsidRDefault="004B342D" w:rsidP="004B342D">
      <w:pPr>
        <w:spacing w:after="120" w:line="480" w:lineRule="auto"/>
        <w:ind w:left="360"/>
        <w:rPr>
          <w:i/>
          <w:iCs/>
          <w:sz w:val="22"/>
        </w:rPr>
      </w:pPr>
      <w:r w:rsidRPr="004B43F0">
        <w:rPr>
          <w:i/>
          <w:iCs/>
          <w:sz w:val="22"/>
        </w:rPr>
        <w:t xml:space="preserve">(Государственных наград не имею. В 2003 году награждена ведомственным знаком </w:t>
      </w:r>
    </w:p>
    <w:p w:rsidR="004B342D" w:rsidRPr="004B43F0" w:rsidRDefault="004B342D" w:rsidP="004B342D">
      <w:pPr>
        <w:spacing w:after="120" w:line="480" w:lineRule="auto"/>
        <w:ind w:left="360"/>
        <w:rPr>
          <w:sz w:val="32"/>
        </w:rPr>
      </w:pPr>
      <w:r w:rsidRPr="004B43F0"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>13.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 прежние фамилию, имя, отчество.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516"/>
        <w:gridCol w:w="2520"/>
      </w:tblGrid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</w:p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Степень</w:t>
            </w:r>
          </w:p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</w:p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</w:p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ind w:right="108"/>
              <w:jc w:val="center"/>
              <w:rPr>
                <w:sz w:val="18"/>
              </w:rPr>
            </w:pPr>
            <w:r w:rsidRPr="004B43F0"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jc w:val="right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jc w:val="right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jc w:val="right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области</w:t>
            </w:r>
          </w:p>
        </w:tc>
      </w:tr>
      <w:tr w:rsidR="004B342D" w:rsidRPr="004B43F0" w:rsidTr="001E6FB3">
        <w:trPr>
          <w:cantSplit/>
          <w:trHeight w:val="285"/>
        </w:trPr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  <w:u w:val="single"/>
              </w:rPr>
            </w:pPr>
            <w:r w:rsidRPr="004B43F0"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rPr>
          <w:cantSplit/>
          <w:trHeight w:val="285"/>
        </w:trPr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  <w:u w:val="single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01.01.1940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Воронеж,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ул. Ленина,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д.30, кв. 57</w:t>
            </w:r>
          </w:p>
        </w:tc>
      </w:tr>
      <w:tr w:rsidR="004B342D" w:rsidRPr="004B43F0" w:rsidTr="001E6FB3">
        <w:trPr>
          <w:cantSplit/>
          <w:trHeight w:val="285"/>
        </w:trPr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rPr>
          <w:cantSplit/>
          <w:trHeight w:val="285"/>
        </w:trPr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20.06.1968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Воронеж,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ул. Ленина,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д.30, кв. 57</w:t>
            </w:r>
          </w:p>
        </w:tc>
      </w:tr>
      <w:tr w:rsidR="004B342D" w:rsidRPr="004B43F0" w:rsidTr="001E6FB3">
        <w:trPr>
          <w:cantSplit/>
          <w:trHeight w:val="285"/>
        </w:trPr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rPr>
          <w:cantSplit/>
          <w:trHeight w:val="285"/>
        </w:trPr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08.03.1981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Челябинск,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ул. Мира,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д. 25, кв.65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21.08.1986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Челябинск,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  <w:u w:val="single"/>
              </w:rPr>
            </w:pPr>
            <w:r w:rsidRPr="004B43F0"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  <w:u w:val="single"/>
              </w:rPr>
            </w:pPr>
            <w:r w:rsidRPr="004B43F0">
              <w:rPr>
                <w:i/>
                <w:iCs/>
                <w:sz w:val="20"/>
                <w:u w:val="single"/>
              </w:rPr>
              <w:t>с. Елань, Камышловского района, Челябинской области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  <w:u w:val="single"/>
              </w:rPr>
            </w:pPr>
            <w:r w:rsidRPr="004B43F0"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  <w:u w:val="single"/>
              </w:rPr>
            </w:pPr>
            <w:r w:rsidRPr="004B43F0">
              <w:rPr>
                <w:i/>
                <w:iCs/>
                <w:sz w:val="20"/>
                <w:u w:val="single"/>
              </w:rPr>
              <w:t>ул. Пехотная, д. 15, общежитие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03.04.1960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Челябинская обл.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  <w:u w:val="single"/>
              </w:rPr>
              <w:t>Камышловский</w:t>
            </w:r>
            <w:r w:rsidRPr="004B43F0">
              <w:rPr>
                <w:i/>
                <w:iCs/>
                <w:sz w:val="20"/>
              </w:rPr>
              <w:t>район, с. Елань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ул. Садовая,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д. 1, кв. 16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Бывший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01.01.1955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jc w:val="right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1982 году.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lastRenderedPageBreak/>
              <w:t>муж</w:t>
            </w: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jc w:val="right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Сведений о бывшем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муже не имею. Связи</w:t>
            </w:r>
          </w:p>
        </w:tc>
      </w:tr>
      <w:tr w:rsidR="004B342D" w:rsidRPr="004B43F0" w:rsidTr="001E6FB3">
        <w:tc>
          <w:tcPr>
            <w:tcW w:w="116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4B342D" w:rsidRPr="004B43F0" w:rsidRDefault="004B342D" w:rsidP="001E6FB3">
            <w:pPr>
              <w:spacing w:after="120" w:line="480" w:lineRule="auto"/>
              <w:jc w:val="right"/>
              <w:rPr>
                <w:i/>
                <w:iCs/>
                <w:sz w:val="20"/>
              </w:rPr>
            </w:pPr>
            <w:r w:rsidRPr="004B43F0">
              <w:rPr>
                <w:i/>
                <w:iCs/>
                <w:sz w:val="20"/>
              </w:rPr>
              <w:t>с ним не поддерживаю</w:t>
            </w:r>
          </w:p>
        </w:tc>
        <w:tc>
          <w:tcPr>
            <w:tcW w:w="2520" w:type="dxa"/>
          </w:tcPr>
          <w:p w:rsidR="004B342D" w:rsidRPr="004B43F0" w:rsidRDefault="004B342D" w:rsidP="001E6FB3">
            <w:pPr>
              <w:spacing w:after="120" w:line="480" w:lineRule="auto"/>
              <w:rPr>
                <w:i/>
                <w:iCs/>
                <w:sz w:val="20"/>
              </w:rPr>
            </w:pPr>
          </w:p>
        </w:tc>
      </w:tr>
    </w:tbl>
    <w:p w:rsidR="004B342D" w:rsidRPr="004B43F0" w:rsidRDefault="004B342D" w:rsidP="004B342D">
      <w:pPr>
        <w:spacing w:after="120" w:line="480" w:lineRule="auto"/>
        <w:rPr>
          <w:sz w:val="20"/>
          <w:szCs w:val="20"/>
        </w:rPr>
      </w:pP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государство: 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i/>
          <w:iCs/>
          <w:sz w:val="22"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4B342D" w:rsidRPr="004B43F0" w:rsidRDefault="004B342D" w:rsidP="004B342D">
      <w:pPr>
        <w:spacing w:after="120" w:line="480" w:lineRule="auto"/>
        <w:rPr>
          <w:sz w:val="32"/>
        </w:rPr>
      </w:pPr>
      <w:r w:rsidRPr="004B43F0">
        <w:rPr>
          <w:sz w:val="32"/>
        </w:rPr>
        <w:t>________________________________</w:t>
      </w:r>
      <w:r w:rsidR="00260EC0">
        <w:rPr>
          <w:sz w:val="32"/>
        </w:rPr>
        <w:t>_______________________________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 xml:space="preserve">15. Пребывание за границей (когда, где, с какой целью): 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i/>
          <w:iCs/>
          <w:sz w:val="22"/>
          <w:u w:val="single"/>
        </w:rPr>
        <w:t>В 1978 году по туристической путевке была в Италии._____________________________________________</w:t>
      </w:r>
    </w:p>
    <w:p w:rsidR="004B342D" w:rsidRPr="001C52B4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sz w:val="22"/>
        </w:rPr>
        <w:t xml:space="preserve">16. Отношение к воинской обязанности и воинское звание </w:t>
      </w:r>
      <w:r w:rsidRPr="004B43F0">
        <w:rPr>
          <w:i/>
          <w:iCs/>
          <w:sz w:val="22"/>
          <w:u w:val="single"/>
        </w:rPr>
        <w:t>Невоеннообязанная__________________________</w:t>
      </w:r>
      <w:r w:rsidR="001C52B4">
        <w:rPr>
          <w:i/>
          <w:iCs/>
          <w:sz w:val="22"/>
          <w:u w:val="single"/>
        </w:rPr>
        <w:t>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 w:rsidRPr="004B43F0">
        <w:rPr>
          <w:i/>
          <w:iCs/>
          <w:sz w:val="22"/>
          <w:u w:val="single"/>
        </w:rPr>
        <w:t>454000, Челябинская область, Камышловский  район, с. Елань, ул.Садовая, д. 1, кв. 16. Дата регистрации по указанному адресу  «18»  февраля  2001г._______________________________________________________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i/>
          <w:iCs/>
          <w:sz w:val="22"/>
          <w:u w:val="single"/>
        </w:rPr>
        <w:t>Фактически проживаю по тому же адресу.______________________________________________________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i/>
          <w:iCs/>
          <w:sz w:val="22"/>
          <w:u w:val="single"/>
        </w:rPr>
        <w:t>Домашний телефон 2-15-15, рабочий 3-55-55______________________________________________________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sz w:val="22"/>
          <w:u w:val="single"/>
        </w:rPr>
      </w:pPr>
      <w:r w:rsidRPr="004B43F0">
        <w:rPr>
          <w:sz w:val="22"/>
        </w:rPr>
        <w:t xml:space="preserve">18. Паспорт или документ, его заменяющий: </w:t>
      </w:r>
      <w:r w:rsidRPr="004B43F0">
        <w:rPr>
          <w:i/>
          <w:iCs/>
          <w:sz w:val="22"/>
          <w:u w:val="single"/>
        </w:rPr>
        <w:t>паспорт гражданинаРоссийской Федерации 7402  544206 ОВД Камышловского  района Челябинской области (код подразделения 042-076) выдан 10.01.2004___________________________________________________________________________________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sz w:val="32"/>
        </w:rPr>
      </w:pPr>
      <w:r w:rsidRPr="004B43F0">
        <w:rPr>
          <w:sz w:val="32"/>
        </w:rPr>
        <w:t>________________________________</w:t>
      </w:r>
      <w:r w:rsidR="00260EC0">
        <w:rPr>
          <w:sz w:val="32"/>
        </w:rPr>
        <w:t>_______________________________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0"/>
        </w:rPr>
      </w:pPr>
      <w:r w:rsidRPr="004B43F0">
        <w:rPr>
          <w:sz w:val="22"/>
        </w:rPr>
        <w:t xml:space="preserve">19. Наличие заграничного паспорта </w:t>
      </w:r>
      <w:r w:rsidRPr="004B43F0">
        <w:rPr>
          <w:i/>
          <w:iCs/>
          <w:sz w:val="20"/>
          <w:u w:val="single"/>
        </w:rPr>
        <w:t>не имею</w:t>
      </w:r>
    </w:p>
    <w:p w:rsidR="004B342D" w:rsidRPr="004B43F0" w:rsidRDefault="004B342D" w:rsidP="004B342D">
      <w:pPr>
        <w:spacing w:after="120" w:line="480" w:lineRule="auto"/>
        <w:rPr>
          <w:sz w:val="32"/>
        </w:rPr>
      </w:pPr>
      <w:r w:rsidRPr="004B43F0">
        <w:rPr>
          <w:sz w:val="32"/>
        </w:rPr>
        <w:t>________________________________</w:t>
      </w:r>
      <w:r w:rsidR="00260EC0">
        <w:rPr>
          <w:sz w:val="32"/>
        </w:rPr>
        <w:t>_______________________________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i/>
          <w:iCs/>
          <w:sz w:val="22"/>
          <w:u w:val="single"/>
        </w:rPr>
        <w:lastRenderedPageBreak/>
        <w:t>023-562-456-01______________________________________________________________________________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  <w:u w:val="single"/>
        </w:rPr>
      </w:pPr>
      <w:r w:rsidRPr="004B43F0">
        <w:rPr>
          <w:sz w:val="22"/>
        </w:rPr>
        <w:t xml:space="preserve">21. ИНН (если имеется)  </w:t>
      </w:r>
      <w:r w:rsidRPr="004B43F0">
        <w:rPr>
          <w:i/>
          <w:iCs/>
          <w:sz w:val="22"/>
          <w:u w:val="single"/>
        </w:rPr>
        <w:t>743025846552__________________________________________________________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4B342D" w:rsidRPr="004B43F0" w:rsidRDefault="004B342D" w:rsidP="004B342D">
      <w:pPr>
        <w:spacing w:after="120" w:line="480" w:lineRule="auto"/>
        <w:rPr>
          <w:i/>
          <w:iCs/>
          <w:sz w:val="22"/>
        </w:rPr>
      </w:pPr>
      <w:r w:rsidRPr="004B43F0">
        <w:rPr>
          <w:i/>
          <w:iCs/>
          <w:sz w:val="22"/>
        </w:rPr>
        <w:t>Дополнительных сведений не имею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4B342D" w:rsidRPr="004B43F0" w:rsidRDefault="004B342D" w:rsidP="004B342D">
      <w:pPr>
        <w:spacing w:after="120" w:line="480" w:lineRule="auto"/>
        <w:ind w:firstLine="708"/>
        <w:rPr>
          <w:sz w:val="22"/>
        </w:rPr>
      </w:pPr>
      <w:r w:rsidRPr="004B43F0">
        <w:rPr>
          <w:sz w:val="22"/>
        </w:rPr>
        <w:t>На проведении в отношении меня проверочных мероприятий согласен (согласна).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</w:p>
    <w:p w:rsidR="004B342D" w:rsidRPr="004B43F0" w:rsidRDefault="004B342D" w:rsidP="004B342D">
      <w:pPr>
        <w:spacing w:after="120" w:line="480" w:lineRule="auto"/>
        <w:rPr>
          <w:sz w:val="22"/>
        </w:rPr>
      </w:pPr>
      <w:r w:rsidRPr="004B43F0">
        <w:rPr>
          <w:sz w:val="22"/>
        </w:rPr>
        <w:t xml:space="preserve">«____» ___________ 20 ___ г.                                                                  </w:t>
      </w:r>
      <w:r w:rsidRPr="004B43F0">
        <w:rPr>
          <w:sz w:val="22"/>
        </w:rPr>
        <w:tab/>
        <w:t>Подпись _________________</w:t>
      </w:r>
    </w:p>
    <w:p w:rsidR="004B342D" w:rsidRPr="004B43F0" w:rsidRDefault="004B342D" w:rsidP="004B342D">
      <w:pPr>
        <w:spacing w:after="120" w:line="48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4B342D" w:rsidRPr="004B43F0" w:rsidTr="001E6FB3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22"/>
              </w:rPr>
            </w:pPr>
          </w:p>
          <w:p w:rsidR="004B342D" w:rsidRPr="004B43F0" w:rsidRDefault="004B342D" w:rsidP="001E6FB3">
            <w:pPr>
              <w:spacing w:after="120" w:line="480" w:lineRule="auto"/>
              <w:jc w:val="center"/>
              <w:rPr>
                <w:sz w:val="22"/>
              </w:rPr>
            </w:pPr>
            <w:r w:rsidRPr="004B43F0"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4B342D" w:rsidRPr="004B43F0" w:rsidRDefault="004B342D" w:rsidP="001E6FB3">
            <w:pPr>
              <w:spacing w:after="120" w:line="480" w:lineRule="auto"/>
              <w:rPr>
                <w:sz w:val="20"/>
              </w:rPr>
            </w:pPr>
            <w:r w:rsidRPr="004B43F0">
              <w:rPr>
                <w:sz w:val="20"/>
              </w:rPr>
              <w:t>Фотография и данные трудовой деятельности, воинской службе и об учебе оформляемого</w:t>
            </w:r>
          </w:p>
          <w:p w:rsidR="004B342D" w:rsidRPr="004B43F0" w:rsidRDefault="004B342D" w:rsidP="001E6FB3">
            <w:pPr>
              <w:spacing w:after="120" w:line="480" w:lineRule="auto"/>
              <w:rPr>
                <w:sz w:val="20"/>
              </w:rPr>
            </w:pPr>
            <w:r w:rsidRPr="004B43F0">
              <w:rPr>
                <w:sz w:val="20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4B342D" w:rsidRPr="004B43F0" w:rsidRDefault="004B342D" w:rsidP="001E6FB3">
            <w:pPr>
              <w:spacing w:after="120" w:line="480" w:lineRule="auto"/>
              <w:rPr>
                <w:sz w:val="20"/>
              </w:rPr>
            </w:pPr>
            <w:r w:rsidRPr="004B43F0">
              <w:rPr>
                <w:sz w:val="20"/>
              </w:rPr>
              <w:t>документам об образовании и воинской службе</w:t>
            </w:r>
          </w:p>
        </w:tc>
      </w:tr>
    </w:tbl>
    <w:p w:rsidR="001C52B4" w:rsidRDefault="001C52B4" w:rsidP="001C52B4">
      <w:pPr>
        <w:spacing w:after="120" w:line="480" w:lineRule="auto"/>
        <w:rPr>
          <w:sz w:val="22"/>
        </w:rPr>
      </w:pPr>
    </w:p>
    <w:p w:rsidR="00561D7C" w:rsidRPr="001C52B4" w:rsidRDefault="004B342D" w:rsidP="001C52B4">
      <w:pPr>
        <w:spacing w:after="120" w:line="480" w:lineRule="auto"/>
        <w:rPr>
          <w:sz w:val="10"/>
          <w:szCs w:val="10"/>
        </w:rPr>
      </w:pPr>
      <w:r w:rsidRPr="004B43F0">
        <w:rPr>
          <w:sz w:val="22"/>
        </w:rPr>
        <w:t>«____» ___________ 20 ___ г.                                   ________________________________________</w:t>
      </w:r>
      <w:r w:rsidRPr="004B43F0">
        <w:rPr>
          <w:sz w:val="18"/>
        </w:rPr>
        <w:tab/>
      </w:r>
      <w:r w:rsidRPr="004B43F0">
        <w:rPr>
          <w:sz w:val="18"/>
        </w:rPr>
        <w:tab/>
      </w:r>
      <w:r w:rsidRPr="004B43F0">
        <w:rPr>
          <w:sz w:val="18"/>
        </w:rPr>
        <w:tab/>
      </w:r>
      <w:r w:rsidRPr="004B43F0">
        <w:rPr>
          <w:sz w:val="18"/>
        </w:rPr>
        <w:tab/>
      </w:r>
      <w:r w:rsidRPr="004B43F0">
        <w:rPr>
          <w:sz w:val="18"/>
        </w:rPr>
        <w:tab/>
      </w:r>
      <w:r w:rsidRPr="004B43F0">
        <w:rPr>
          <w:sz w:val="18"/>
        </w:rPr>
        <w:tab/>
      </w:r>
      <w:r w:rsidRPr="004B43F0">
        <w:rPr>
          <w:sz w:val="18"/>
        </w:rPr>
        <w:tab/>
      </w:r>
      <w:r w:rsidRPr="004B43F0">
        <w:rPr>
          <w:sz w:val="16"/>
          <w:szCs w:val="16"/>
        </w:rPr>
        <w:t xml:space="preserve">(подпись, фамилия работника кадровой службы) </w:t>
      </w:r>
    </w:p>
    <w:sectPr w:rsidR="00561D7C" w:rsidRPr="001C52B4" w:rsidSect="00DA71D4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footnotePr>
        <w:numRestart w:val="eachPage"/>
      </w:footnotePr>
      <w:pgSz w:w="11906" w:h="16838" w:code="9"/>
      <w:pgMar w:top="0" w:right="567" w:bottom="6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FB3" w:rsidRDefault="001E6FB3">
      <w:r>
        <w:separator/>
      </w:r>
    </w:p>
  </w:endnote>
  <w:endnote w:type="continuationSeparator" w:id="0">
    <w:p w:rsidR="001E6FB3" w:rsidRDefault="001E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B3" w:rsidRDefault="001E6FB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B3" w:rsidRDefault="001E6FB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B3" w:rsidRDefault="001E6F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FB3" w:rsidRDefault="001E6FB3">
      <w:r>
        <w:separator/>
      </w:r>
    </w:p>
  </w:footnote>
  <w:footnote w:type="continuationSeparator" w:id="0">
    <w:p w:rsidR="001E6FB3" w:rsidRDefault="001E6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B3" w:rsidRDefault="001E6FB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1E6FB3" w:rsidRDefault="001E6FB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B3" w:rsidRDefault="001E6FB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534CD">
      <w:rPr>
        <w:rStyle w:val="ab"/>
        <w:noProof/>
      </w:rPr>
      <w:t>24</w:t>
    </w:r>
    <w:r>
      <w:rPr>
        <w:rStyle w:val="ab"/>
      </w:rPr>
      <w:fldChar w:fldCharType="end"/>
    </w:r>
  </w:p>
  <w:p w:rsidR="001E6FB3" w:rsidRDefault="001E6FB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FB3" w:rsidRDefault="001E6F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D0C98"/>
    <w:multiLevelType w:val="hybridMultilevel"/>
    <w:tmpl w:val="D984522C"/>
    <w:lvl w:ilvl="0" w:tplc="1CD6AE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40879"/>
    <w:multiLevelType w:val="hybridMultilevel"/>
    <w:tmpl w:val="4FAAA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8C704E"/>
    <w:multiLevelType w:val="hybridMultilevel"/>
    <w:tmpl w:val="48880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331D49"/>
    <w:multiLevelType w:val="hybridMultilevel"/>
    <w:tmpl w:val="D54EC3DA"/>
    <w:lvl w:ilvl="0" w:tplc="870A1E1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2915D9"/>
    <w:multiLevelType w:val="hybridMultilevel"/>
    <w:tmpl w:val="7C90F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D58E4"/>
    <w:multiLevelType w:val="hybridMultilevel"/>
    <w:tmpl w:val="AB4E4046"/>
    <w:lvl w:ilvl="0" w:tplc="95AA3E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E73211"/>
    <w:multiLevelType w:val="hybridMultilevel"/>
    <w:tmpl w:val="AC78ED56"/>
    <w:lvl w:ilvl="0" w:tplc="433CD8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349F6"/>
    <w:multiLevelType w:val="hybridMultilevel"/>
    <w:tmpl w:val="B70E2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45"/>
    <w:rsid w:val="00007124"/>
    <w:rsid w:val="0001422A"/>
    <w:rsid w:val="00021F29"/>
    <w:rsid w:val="00026B5D"/>
    <w:rsid w:val="000307DA"/>
    <w:rsid w:val="00037A6C"/>
    <w:rsid w:val="000415E6"/>
    <w:rsid w:val="0004211B"/>
    <w:rsid w:val="000442E4"/>
    <w:rsid w:val="00050798"/>
    <w:rsid w:val="00053003"/>
    <w:rsid w:val="00055A07"/>
    <w:rsid w:val="00062675"/>
    <w:rsid w:val="000626E2"/>
    <w:rsid w:val="000649DF"/>
    <w:rsid w:val="00070DA4"/>
    <w:rsid w:val="00072518"/>
    <w:rsid w:val="00075788"/>
    <w:rsid w:val="00077564"/>
    <w:rsid w:val="00077B9D"/>
    <w:rsid w:val="00083D42"/>
    <w:rsid w:val="00087AFF"/>
    <w:rsid w:val="0009189C"/>
    <w:rsid w:val="000943C8"/>
    <w:rsid w:val="00097CF8"/>
    <w:rsid w:val="000A001F"/>
    <w:rsid w:val="000A112A"/>
    <w:rsid w:val="000A4FB8"/>
    <w:rsid w:val="000B01A6"/>
    <w:rsid w:val="000B2A36"/>
    <w:rsid w:val="000C038E"/>
    <w:rsid w:val="000C20B7"/>
    <w:rsid w:val="000C4ACA"/>
    <w:rsid w:val="000C6253"/>
    <w:rsid w:val="000C6410"/>
    <w:rsid w:val="000C7323"/>
    <w:rsid w:val="000C792F"/>
    <w:rsid w:val="000D1A7E"/>
    <w:rsid w:val="000D59D0"/>
    <w:rsid w:val="000D7092"/>
    <w:rsid w:val="000D7BE1"/>
    <w:rsid w:val="000E0B1E"/>
    <w:rsid w:val="000E14B3"/>
    <w:rsid w:val="000E1CBC"/>
    <w:rsid w:val="000E7F8F"/>
    <w:rsid w:val="000F2A60"/>
    <w:rsid w:val="000F3047"/>
    <w:rsid w:val="000F500A"/>
    <w:rsid w:val="000F64D9"/>
    <w:rsid w:val="000F75FE"/>
    <w:rsid w:val="001024F1"/>
    <w:rsid w:val="00102C99"/>
    <w:rsid w:val="00106515"/>
    <w:rsid w:val="001070B5"/>
    <w:rsid w:val="0010783B"/>
    <w:rsid w:val="00113A7B"/>
    <w:rsid w:val="0011641A"/>
    <w:rsid w:val="001208C3"/>
    <w:rsid w:val="001231D9"/>
    <w:rsid w:val="00125037"/>
    <w:rsid w:val="0012723E"/>
    <w:rsid w:val="00131BCC"/>
    <w:rsid w:val="001368F3"/>
    <w:rsid w:val="00140A67"/>
    <w:rsid w:val="001414BD"/>
    <w:rsid w:val="00141649"/>
    <w:rsid w:val="0014329E"/>
    <w:rsid w:val="001456C9"/>
    <w:rsid w:val="00150261"/>
    <w:rsid w:val="00165DD8"/>
    <w:rsid w:val="00174498"/>
    <w:rsid w:val="001747E3"/>
    <w:rsid w:val="00184E34"/>
    <w:rsid w:val="0018599E"/>
    <w:rsid w:val="001874E3"/>
    <w:rsid w:val="0019072D"/>
    <w:rsid w:val="00191D1F"/>
    <w:rsid w:val="001A07D0"/>
    <w:rsid w:val="001A1169"/>
    <w:rsid w:val="001A164F"/>
    <w:rsid w:val="001A4221"/>
    <w:rsid w:val="001A5D75"/>
    <w:rsid w:val="001A7D69"/>
    <w:rsid w:val="001B0F3D"/>
    <w:rsid w:val="001B4B20"/>
    <w:rsid w:val="001C52B4"/>
    <w:rsid w:val="001C5648"/>
    <w:rsid w:val="001E0DFD"/>
    <w:rsid w:val="001E1074"/>
    <w:rsid w:val="001E359D"/>
    <w:rsid w:val="001E3EBB"/>
    <w:rsid w:val="001E6728"/>
    <w:rsid w:val="001E6FB3"/>
    <w:rsid w:val="001F0FE2"/>
    <w:rsid w:val="001F2BF4"/>
    <w:rsid w:val="001F4BD6"/>
    <w:rsid w:val="00202BE0"/>
    <w:rsid w:val="00206E76"/>
    <w:rsid w:val="00211556"/>
    <w:rsid w:val="002120E1"/>
    <w:rsid w:val="0021388F"/>
    <w:rsid w:val="00220135"/>
    <w:rsid w:val="002251B9"/>
    <w:rsid w:val="00226508"/>
    <w:rsid w:val="00241664"/>
    <w:rsid w:val="00241BD3"/>
    <w:rsid w:val="00242F64"/>
    <w:rsid w:val="002430C3"/>
    <w:rsid w:val="00245ADF"/>
    <w:rsid w:val="002461C0"/>
    <w:rsid w:val="00260986"/>
    <w:rsid w:val="00260EC0"/>
    <w:rsid w:val="00261A32"/>
    <w:rsid w:val="0026656C"/>
    <w:rsid w:val="00274EE3"/>
    <w:rsid w:val="00286C16"/>
    <w:rsid w:val="002935B2"/>
    <w:rsid w:val="0029424D"/>
    <w:rsid w:val="002A3254"/>
    <w:rsid w:val="002A47AD"/>
    <w:rsid w:val="002A5000"/>
    <w:rsid w:val="002A6938"/>
    <w:rsid w:val="002A7285"/>
    <w:rsid w:val="002B2CE5"/>
    <w:rsid w:val="002B50EF"/>
    <w:rsid w:val="002C29D3"/>
    <w:rsid w:val="002D3689"/>
    <w:rsid w:val="002E5872"/>
    <w:rsid w:val="002F0BF5"/>
    <w:rsid w:val="002F2D7A"/>
    <w:rsid w:val="00300FC4"/>
    <w:rsid w:val="00302781"/>
    <w:rsid w:val="00310F70"/>
    <w:rsid w:val="00315A75"/>
    <w:rsid w:val="003279FD"/>
    <w:rsid w:val="00327EE9"/>
    <w:rsid w:val="0033218E"/>
    <w:rsid w:val="003426E8"/>
    <w:rsid w:val="00342C30"/>
    <w:rsid w:val="00342EEC"/>
    <w:rsid w:val="0034445E"/>
    <w:rsid w:val="00346401"/>
    <w:rsid w:val="00346BE9"/>
    <w:rsid w:val="003515AF"/>
    <w:rsid w:val="00352575"/>
    <w:rsid w:val="00355CD0"/>
    <w:rsid w:val="00363A56"/>
    <w:rsid w:val="00365E0C"/>
    <w:rsid w:val="00370143"/>
    <w:rsid w:val="00372CDE"/>
    <w:rsid w:val="003756A7"/>
    <w:rsid w:val="00393AB2"/>
    <w:rsid w:val="00397664"/>
    <w:rsid w:val="003A27DD"/>
    <w:rsid w:val="003A4173"/>
    <w:rsid w:val="003A43EB"/>
    <w:rsid w:val="003A7B80"/>
    <w:rsid w:val="003B005E"/>
    <w:rsid w:val="003B1FBD"/>
    <w:rsid w:val="003B3A30"/>
    <w:rsid w:val="003B45EF"/>
    <w:rsid w:val="003C2224"/>
    <w:rsid w:val="003C3535"/>
    <w:rsid w:val="003C6629"/>
    <w:rsid w:val="003E460D"/>
    <w:rsid w:val="003E6871"/>
    <w:rsid w:val="003E7462"/>
    <w:rsid w:val="003F4413"/>
    <w:rsid w:val="003F6BBB"/>
    <w:rsid w:val="004038CB"/>
    <w:rsid w:val="00410E03"/>
    <w:rsid w:val="0041328E"/>
    <w:rsid w:val="00415233"/>
    <w:rsid w:val="0041615F"/>
    <w:rsid w:val="00417A63"/>
    <w:rsid w:val="00427DA2"/>
    <w:rsid w:val="0043317D"/>
    <w:rsid w:val="00444700"/>
    <w:rsid w:val="00453604"/>
    <w:rsid w:val="00463CAC"/>
    <w:rsid w:val="00466D8F"/>
    <w:rsid w:val="0047249F"/>
    <w:rsid w:val="004766EC"/>
    <w:rsid w:val="004869EF"/>
    <w:rsid w:val="0048756A"/>
    <w:rsid w:val="004952A0"/>
    <w:rsid w:val="004A461C"/>
    <w:rsid w:val="004B342D"/>
    <w:rsid w:val="004B40FE"/>
    <w:rsid w:val="004C38C6"/>
    <w:rsid w:val="004C6505"/>
    <w:rsid w:val="004C69FC"/>
    <w:rsid w:val="004C72F4"/>
    <w:rsid w:val="004C779C"/>
    <w:rsid w:val="004C7A6C"/>
    <w:rsid w:val="004D2935"/>
    <w:rsid w:val="004E5C32"/>
    <w:rsid w:val="004E7B21"/>
    <w:rsid w:val="004F52B0"/>
    <w:rsid w:val="004F669C"/>
    <w:rsid w:val="0050371E"/>
    <w:rsid w:val="00504CFF"/>
    <w:rsid w:val="0051584B"/>
    <w:rsid w:val="00523982"/>
    <w:rsid w:val="0052505E"/>
    <w:rsid w:val="00525146"/>
    <w:rsid w:val="00530E33"/>
    <w:rsid w:val="00536E27"/>
    <w:rsid w:val="00537973"/>
    <w:rsid w:val="00550E95"/>
    <w:rsid w:val="005534CD"/>
    <w:rsid w:val="0055448F"/>
    <w:rsid w:val="00561D7C"/>
    <w:rsid w:val="00561F74"/>
    <w:rsid w:val="00563CE8"/>
    <w:rsid w:val="0056557F"/>
    <w:rsid w:val="00567D39"/>
    <w:rsid w:val="00572DDA"/>
    <w:rsid w:val="0057472C"/>
    <w:rsid w:val="00580C49"/>
    <w:rsid w:val="005813FF"/>
    <w:rsid w:val="00584BF8"/>
    <w:rsid w:val="005903DA"/>
    <w:rsid w:val="005A0C77"/>
    <w:rsid w:val="005A4F96"/>
    <w:rsid w:val="005A6BFB"/>
    <w:rsid w:val="005B0803"/>
    <w:rsid w:val="005B4746"/>
    <w:rsid w:val="005B4C4B"/>
    <w:rsid w:val="005B6B87"/>
    <w:rsid w:val="005D1ABC"/>
    <w:rsid w:val="005D3DA5"/>
    <w:rsid w:val="005D5CA0"/>
    <w:rsid w:val="005D6F87"/>
    <w:rsid w:val="005D7A7F"/>
    <w:rsid w:val="005E1AC5"/>
    <w:rsid w:val="005E55CB"/>
    <w:rsid w:val="005E5FBE"/>
    <w:rsid w:val="005F5F15"/>
    <w:rsid w:val="005F6B2E"/>
    <w:rsid w:val="005F7001"/>
    <w:rsid w:val="005F77CA"/>
    <w:rsid w:val="0060390E"/>
    <w:rsid w:val="00604020"/>
    <w:rsid w:val="00604693"/>
    <w:rsid w:val="00613E50"/>
    <w:rsid w:val="00616235"/>
    <w:rsid w:val="00623A12"/>
    <w:rsid w:val="00632043"/>
    <w:rsid w:val="0063451C"/>
    <w:rsid w:val="0063451E"/>
    <w:rsid w:val="00640F6A"/>
    <w:rsid w:val="00646406"/>
    <w:rsid w:val="00652EF2"/>
    <w:rsid w:val="00653A7A"/>
    <w:rsid w:val="00660E64"/>
    <w:rsid w:val="00675F4F"/>
    <w:rsid w:val="00682645"/>
    <w:rsid w:val="006845D0"/>
    <w:rsid w:val="00687BBE"/>
    <w:rsid w:val="00692B4C"/>
    <w:rsid w:val="006A17C0"/>
    <w:rsid w:val="006A44E0"/>
    <w:rsid w:val="006B0335"/>
    <w:rsid w:val="006B3D2A"/>
    <w:rsid w:val="006B665B"/>
    <w:rsid w:val="006B7F8E"/>
    <w:rsid w:val="006C102F"/>
    <w:rsid w:val="006C1B88"/>
    <w:rsid w:val="006D6AA2"/>
    <w:rsid w:val="006D7489"/>
    <w:rsid w:val="006E3C02"/>
    <w:rsid w:val="006F3BEC"/>
    <w:rsid w:val="00701669"/>
    <w:rsid w:val="00707EFA"/>
    <w:rsid w:val="00717BCF"/>
    <w:rsid w:val="00720E17"/>
    <w:rsid w:val="00721034"/>
    <w:rsid w:val="00734E21"/>
    <w:rsid w:val="00736FDA"/>
    <w:rsid w:val="007403D9"/>
    <w:rsid w:val="00743C59"/>
    <w:rsid w:val="00744F1D"/>
    <w:rsid w:val="00750085"/>
    <w:rsid w:val="00750DBE"/>
    <w:rsid w:val="007610EC"/>
    <w:rsid w:val="00764C58"/>
    <w:rsid w:val="0077243E"/>
    <w:rsid w:val="00772DE3"/>
    <w:rsid w:val="00776A46"/>
    <w:rsid w:val="00782F4F"/>
    <w:rsid w:val="00791A3E"/>
    <w:rsid w:val="007A54DD"/>
    <w:rsid w:val="007B0378"/>
    <w:rsid w:val="007B2B29"/>
    <w:rsid w:val="007B42EB"/>
    <w:rsid w:val="007B6290"/>
    <w:rsid w:val="007C2471"/>
    <w:rsid w:val="007D14EE"/>
    <w:rsid w:val="007D160F"/>
    <w:rsid w:val="007D65AD"/>
    <w:rsid w:val="007E14EB"/>
    <w:rsid w:val="007F4E77"/>
    <w:rsid w:val="007F512F"/>
    <w:rsid w:val="00802545"/>
    <w:rsid w:val="00802EFB"/>
    <w:rsid w:val="008044BB"/>
    <w:rsid w:val="008062CF"/>
    <w:rsid w:val="0082280E"/>
    <w:rsid w:val="0082512A"/>
    <w:rsid w:val="00826340"/>
    <w:rsid w:val="00827724"/>
    <w:rsid w:val="00831F92"/>
    <w:rsid w:val="008325F7"/>
    <w:rsid w:val="00833B37"/>
    <w:rsid w:val="00835C70"/>
    <w:rsid w:val="00841B17"/>
    <w:rsid w:val="00842FCC"/>
    <w:rsid w:val="00851B60"/>
    <w:rsid w:val="008569CD"/>
    <w:rsid w:val="00887198"/>
    <w:rsid w:val="008876EF"/>
    <w:rsid w:val="0089497B"/>
    <w:rsid w:val="00895E8E"/>
    <w:rsid w:val="008A2D09"/>
    <w:rsid w:val="008C757D"/>
    <w:rsid w:val="008C7CEE"/>
    <w:rsid w:val="008D6388"/>
    <w:rsid w:val="008D77E4"/>
    <w:rsid w:val="008E0859"/>
    <w:rsid w:val="008E2BD0"/>
    <w:rsid w:val="008E6F95"/>
    <w:rsid w:val="008F0226"/>
    <w:rsid w:val="008F1688"/>
    <w:rsid w:val="008F4391"/>
    <w:rsid w:val="008F5860"/>
    <w:rsid w:val="008F63FF"/>
    <w:rsid w:val="008F67D4"/>
    <w:rsid w:val="008F6F0F"/>
    <w:rsid w:val="009008DB"/>
    <w:rsid w:val="00900E7F"/>
    <w:rsid w:val="009024A4"/>
    <w:rsid w:val="009052F7"/>
    <w:rsid w:val="00905367"/>
    <w:rsid w:val="00905C7F"/>
    <w:rsid w:val="00915CE5"/>
    <w:rsid w:val="00916A42"/>
    <w:rsid w:val="00917DBA"/>
    <w:rsid w:val="00920C41"/>
    <w:rsid w:val="00930328"/>
    <w:rsid w:val="00931BF4"/>
    <w:rsid w:val="00932FE5"/>
    <w:rsid w:val="0093433A"/>
    <w:rsid w:val="00937523"/>
    <w:rsid w:val="00943361"/>
    <w:rsid w:val="00945DA4"/>
    <w:rsid w:val="009464A6"/>
    <w:rsid w:val="00960FD8"/>
    <w:rsid w:val="0096402B"/>
    <w:rsid w:val="00971075"/>
    <w:rsid w:val="00976671"/>
    <w:rsid w:val="009805E4"/>
    <w:rsid w:val="0098207E"/>
    <w:rsid w:val="00982F27"/>
    <w:rsid w:val="00985E1F"/>
    <w:rsid w:val="00986A61"/>
    <w:rsid w:val="00995619"/>
    <w:rsid w:val="009A06A6"/>
    <w:rsid w:val="009A3C6D"/>
    <w:rsid w:val="009A42CB"/>
    <w:rsid w:val="009A48AC"/>
    <w:rsid w:val="009A6134"/>
    <w:rsid w:val="009A7CD8"/>
    <w:rsid w:val="009B42F5"/>
    <w:rsid w:val="009C14F3"/>
    <w:rsid w:val="009C41E8"/>
    <w:rsid w:val="009C5034"/>
    <w:rsid w:val="009C7AC2"/>
    <w:rsid w:val="009C7C5B"/>
    <w:rsid w:val="009D2CE5"/>
    <w:rsid w:val="009D4C50"/>
    <w:rsid w:val="009F0652"/>
    <w:rsid w:val="009F129E"/>
    <w:rsid w:val="009F1A18"/>
    <w:rsid w:val="009F6209"/>
    <w:rsid w:val="009F7DC3"/>
    <w:rsid w:val="00A0291D"/>
    <w:rsid w:val="00A02944"/>
    <w:rsid w:val="00A05462"/>
    <w:rsid w:val="00A055B5"/>
    <w:rsid w:val="00A0630B"/>
    <w:rsid w:val="00A07ACE"/>
    <w:rsid w:val="00A11924"/>
    <w:rsid w:val="00A13728"/>
    <w:rsid w:val="00A14942"/>
    <w:rsid w:val="00A178A9"/>
    <w:rsid w:val="00A205FD"/>
    <w:rsid w:val="00A209CA"/>
    <w:rsid w:val="00A320FA"/>
    <w:rsid w:val="00A32E48"/>
    <w:rsid w:val="00A3526A"/>
    <w:rsid w:val="00A36BCF"/>
    <w:rsid w:val="00A46D52"/>
    <w:rsid w:val="00A50A38"/>
    <w:rsid w:val="00A51A34"/>
    <w:rsid w:val="00A549A1"/>
    <w:rsid w:val="00A61512"/>
    <w:rsid w:val="00A65910"/>
    <w:rsid w:val="00A66813"/>
    <w:rsid w:val="00A74183"/>
    <w:rsid w:val="00A850F3"/>
    <w:rsid w:val="00AA2BDC"/>
    <w:rsid w:val="00AA5ADB"/>
    <w:rsid w:val="00AB270C"/>
    <w:rsid w:val="00AB3834"/>
    <w:rsid w:val="00AB60FB"/>
    <w:rsid w:val="00AC3BE2"/>
    <w:rsid w:val="00AC4F84"/>
    <w:rsid w:val="00AC7316"/>
    <w:rsid w:val="00AD22BD"/>
    <w:rsid w:val="00AD23C0"/>
    <w:rsid w:val="00AD42DD"/>
    <w:rsid w:val="00AD70B2"/>
    <w:rsid w:val="00AE0951"/>
    <w:rsid w:val="00AE2DF3"/>
    <w:rsid w:val="00AE6059"/>
    <w:rsid w:val="00AF3F5A"/>
    <w:rsid w:val="00B02018"/>
    <w:rsid w:val="00B055B1"/>
    <w:rsid w:val="00B05EAE"/>
    <w:rsid w:val="00B070EE"/>
    <w:rsid w:val="00B12052"/>
    <w:rsid w:val="00B12786"/>
    <w:rsid w:val="00B158A5"/>
    <w:rsid w:val="00B15E9B"/>
    <w:rsid w:val="00B17217"/>
    <w:rsid w:val="00B23A09"/>
    <w:rsid w:val="00B23DFE"/>
    <w:rsid w:val="00B37370"/>
    <w:rsid w:val="00B37806"/>
    <w:rsid w:val="00B379C1"/>
    <w:rsid w:val="00B402F7"/>
    <w:rsid w:val="00B41C82"/>
    <w:rsid w:val="00B42DFC"/>
    <w:rsid w:val="00B430C5"/>
    <w:rsid w:val="00B47D61"/>
    <w:rsid w:val="00B51AD0"/>
    <w:rsid w:val="00B522B4"/>
    <w:rsid w:val="00B52586"/>
    <w:rsid w:val="00B54C41"/>
    <w:rsid w:val="00B56680"/>
    <w:rsid w:val="00B6040A"/>
    <w:rsid w:val="00B60AA8"/>
    <w:rsid w:val="00B654E9"/>
    <w:rsid w:val="00B67E82"/>
    <w:rsid w:val="00B67F8F"/>
    <w:rsid w:val="00B707FE"/>
    <w:rsid w:val="00B7503E"/>
    <w:rsid w:val="00B84B80"/>
    <w:rsid w:val="00B851F6"/>
    <w:rsid w:val="00B86F22"/>
    <w:rsid w:val="00B91726"/>
    <w:rsid w:val="00BB0B29"/>
    <w:rsid w:val="00BB4CD9"/>
    <w:rsid w:val="00BC5732"/>
    <w:rsid w:val="00BC5FE1"/>
    <w:rsid w:val="00BC6445"/>
    <w:rsid w:val="00BC7BCA"/>
    <w:rsid w:val="00BD4CE7"/>
    <w:rsid w:val="00BD5F86"/>
    <w:rsid w:val="00BE339A"/>
    <w:rsid w:val="00BE5B15"/>
    <w:rsid w:val="00BE5CB7"/>
    <w:rsid w:val="00BF0E9D"/>
    <w:rsid w:val="00C02271"/>
    <w:rsid w:val="00C02E14"/>
    <w:rsid w:val="00C046BC"/>
    <w:rsid w:val="00C05421"/>
    <w:rsid w:val="00C104FB"/>
    <w:rsid w:val="00C11149"/>
    <w:rsid w:val="00C15E59"/>
    <w:rsid w:val="00C240C8"/>
    <w:rsid w:val="00C25E5B"/>
    <w:rsid w:val="00C3607B"/>
    <w:rsid w:val="00C37FB1"/>
    <w:rsid w:val="00C42351"/>
    <w:rsid w:val="00C46C57"/>
    <w:rsid w:val="00C50A24"/>
    <w:rsid w:val="00C5328D"/>
    <w:rsid w:val="00C538B8"/>
    <w:rsid w:val="00C55799"/>
    <w:rsid w:val="00C56F3F"/>
    <w:rsid w:val="00C61D78"/>
    <w:rsid w:val="00C702D1"/>
    <w:rsid w:val="00C70396"/>
    <w:rsid w:val="00C75CF2"/>
    <w:rsid w:val="00C77A4E"/>
    <w:rsid w:val="00C80B5F"/>
    <w:rsid w:val="00C863AB"/>
    <w:rsid w:val="00C921AC"/>
    <w:rsid w:val="00C94AEE"/>
    <w:rsid w:val="00CA2098"/>
    <w:rsid w:val="00CA39D3"/>
    <w:rsid w:val="00CA563A"/>
    <w:rsid w:val="00CB30F6"/>
    <w:rsid w:val="00CB4C7A"/>
    <w:rsid w:val="00CB4DC3"/>
    <w:rsid w:val="00CB61A6"/>
    <w:rsid w:val="00CC1396"/>
    <w:rsid w:val="00CD112E"/>
    <w:rsid w:val="00CD13C2"/>
    <w:rsid w:val="00CD6D54"/>
    <w:rsid w:val="00CD6F78"/>
    <w:rsid w:val="00CE529A"/>
    <w:rsid w:val="00CE5DB9"/>
    <w:rsid w:val="00CE72DE"/>
    <w:rsid w:val="00CF7BB6"/>
    <w:rsid w:val="00D07135"/>
    <w:rsid w:val="00D120E1"/>
    <w:rsid w:val="00D13D3E"/>
    <w:rsid w:val="00D16F0B"/>
    <w:rsid w:val="00D2354F"/>
    <w:rsid w:val="00D276C3"/>
    <w:rsid w:val="00D311EA"/>
    <w:rsid w:val="00D35CAA"/>
    <w:rsid w:val="00D46355"/>
    <w:rsid w:val="00D47F59"/>
    <w:rsid w:val="00D503A0"/>
    <w:rsid w:val="00D50D37"/>
    <w:rsid w:val="00D51F92"/>
    <w:rsid w:val="00D57341"/>
    <w:rsid w:val="00D61344"/>
    <w:rsid w:val="00D76AE5"/>
    <w:rsid w:val="00D84605"/>
    <w:rsid w:val="00D849BA"/>
    <w:rsid w:val="00D85227"/>
    <w:rsid w:val="00D865EC"/>
    <w:rsid w:val="00D93C21"/>
    <w:rsid w:val="00DA1DAF"/>
    <w:rsid w:val="00DA71D4"/>
    <w:rsid w:val="00DA7DAC"/>
    <w:rsid w:val="00DB0E04"/>
    <w:rsid w:val="00DB2E7E"/>
    <w:rsid w:val="00DB3277"/>
    <w:rsid w:val="00DB4C3F"/>
    <w:rsid w:val="00DC1A23"/>
    <w:rsid w:val="00DD21C6"/>
    <w:rsid w:val="00DD3733"/>
    <w:rsid w:val="00DD6993"/>
    <w:rsid w:val="00DE2786"/>
    <w:rsid w:val="00DE4518"/>
    <w:rsid w:val="00DE55CF"/>
    <w:rsid w:val="00DE79E7"/>
    <w:rsid w:val="00DF28DE"/>
    <w:rsid w:val="00DF465C"/>
    <w:rsid w:val="00E00879"/>
    <w:rsid w:val="00E00F68"/>
    <w:rsid w:val="00E029C7"/>
    <w:rsid w:val="00E02D09"/>
    <w:rsid w:val="00E07DF6"/>
    <w:rsid w:val="00E11954"/>
    <w:rsid w:val="00E176C1"/>
    <w:rsid w:val="00E2687B"/>
    <w:rsid w:val="00E35ABB"/>
    <w:rsid w:val="00E42426"/>
    <w:rsid w:val="00E42F38"/>
    <w:rsid w:val="00E42FDC"/>
    <w:rsid w:val="00E43B6A"/>
    <w:rsid w:val="00E4570F"/>
    <w:rsid w:val="00E47EAC"/>
    <w:rsid w:val="00E50095"/>
    <w:rsid w:val="00E50C7E"/>
    <w:rsid w:val="00E54428"/>
    <w:rsid w:val="00E624DC"/>
    <w:rsid w:val="00E6691D"/>
    <w:rsid w:val="00E73843"/>
    <w:rsid w:val="00E764F2"/>
    <w:rsid w:val="00E77A81"/>
    <w:rsid w:val="00E77E8B"/>
    <w:rsid w:val="00E8401C"/>
    <w:rsid w:val="00E842A9"/>
    <w:rsid w:val="00E9011A"/>
    <w:rsid w:val="00E909B6"/>
    <w:rsid w:val="00EA359C"/>
    <w:rsid w:val="00EA7085"/>
    <w:rsid w:val="00EB3A8E"/>
    <w:rsid w:val="00EC08B2"/>
    <w:rsid w:val="00EC6BBD"/>
    <w:rsid w:val="00ED3A73"/>
    <w:rsid w:val="00ED5795"/>
    <w:rsid w:val="00ED5E83"/>
    <w:rsid w:val="00EE3271"/>
    <w:rsid w:val="00F00009"/>
    <w:rsid w:val="00F01984"/>
    <w:rsid w:val="00F07716"/>
    <w:rsid w:val="00F151B5"/>
    <w:rsid w:val="00F17F31"/>
    <w:rsid w:val="00F20589"/>
    <w:rsid w:val="00F2410B"/>
    <w:rsid w:val="00F320A1"/>
    <w:rsid w:val="00F32D93"/>
    <w:rsid w:val="00F36B24"/>
    <w:rsid w:val="00F3740F"/>
    <w:rsid w:val="00F45188"/>
    <w:rsid w:val="00F57E6C"/>
    <w:rsid w:val="00F61BD9"/>
    <w:rsid w:val="00F6562E"/>
    <w:rsid w:val="00F7282F"/>
    <w:rsid w:val="00F824CB"/>
    <w:rsid w:val="00F86D6F"/>
    <w:rsid w:val="00F9039C"/>
    <w:rsid w:val="00F947D2"/>
    <w:rsid w:val="00F95658"/>
    <w:rsid w:val="00F95DA5"/>
    <w:rsid w:val="00FB2E17"/>
    <w:rsid w:val="00FB4E30"/>
    <w:rsid w:val="00FB6D1B"/>
    <w:rsid w:val="00FC6106"/>
    <w:rsid w:val="00FC6171"/>
    <w:rsid w:val="00FC7FB5"/>
    <w:rsid w:val="00FD0500"/>
    <w:rsid w:val="00FD0E5A"/>
    <w:rsid w:val="00FD3D1B"/>
    <w:rsid w:val="00FD50B7"/>
    <w:rsid w:val="00FE1DFF"/>
    <w:rsid w:val="00FE33B2"/>
    <w:rsid w:val="00FE69C9"/>
    <w:rsid w:val="00FF2602"/>
    <w:rsid w:val="00FF3D02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1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1">
    <w:name w:val="Body Text Indent 2"/>
    <w:basedOn w:val="a"/>
    <w:link w:val="22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widowControl w:val="0"/>
      <w:ind w:firstLine="720"/>
      <w:jc w:val="both"/>
    </w:pPr>
    <w:rPr>
      <w:sz w:val="28"/>
      <w:szCs w:val="20"/>
    </w:rPr>
  </w:style>
  <w:style w:type="paragraph" w:customStyle="1" w:styleId="12">
    <w:name w:val="Обычный1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character" w:customStyle="1" w:styleId="bold1">
    <w:name w:val="bold1"/>
    <w:basedOn w:val="a0"/>
    <w:rPr>
      <w:rFonts w:ascii="Verdana" w:hAnsi="Verdana" w:hint="default"/>
      <w:color w:val="1E5A64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2">
    <w:name w:val="Body Text 3"/>
    <w:basedOn w:val="a"/>
    <w:link w:val="33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2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Стиль1"/>
    <w:basedOn w:val="1"/>
    <w:next w:val="af2"/>
    <w:pPr>
      <w:spacing w:after="120"/>
      <w:jc w:val="center"/>
    </w:pPr>
    <w:rPr>
      <w:b/>
      <w:sz w:val="28"/>
      <w:lang w:val="en-US"/>
    </w:rPr>
  </w:style>
  <w:style w:type="paragraph" w:styleId="af2">
    <w:name w:val="Normal Indent"/>
    <w:basedOn w:val="a"/>
    <w:pPr>
      <w:ind w:left="708"/>
    </w:pPr>
  </w:style>
  <w:style w:type="paragraph" w:customStyle="1" w:styleId="23">
    <w:name w:val="Стиль2"/>
    <w:basedOn w:val="a3"/>
    <w:next w:val="af3"/>
    <w:pPr>
      <w:spacing w:before="120" w:after="120"/>
      <w:ind w:firstLine="709"/>
      <w:jc w:val="both"/>
    </w:pPr>
    <w:rPr>
      <w:sz w:val="28"/>
      <w:szCs w:val="28"/>
    </w:r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4">
    <w:name w:val="Стиль3"/>
    <w:basedOn w:val="a7"/>
  </w:style>
  <w:style w:type="paragraph" w:customStyle="1" w:styleId="t">
    <w:name w:val="t"/>
    <w:basedOn w:val="a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682645"/>
    <w:rPr>
      <w:bCs/>
      <w:caps/>
      <w:sz w:val="30"/>
      <w:szCs w:val="27"/>
    </w:rPr>
  </w:style>
  <w:style w:type="paragraph" w:customStyle="1" w:styleId="af4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pPr>
      <w:spacing w:after="120" w:line="480" w:lineRule="auto"/>
    </w:pPr>
    <w:rPr>
      <w:bCs/>
      <w:sz w:val="28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14">
    <w:name w:val="Знак1 Знак Знак Знак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6">
    <w:name w:val="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a">
    <w:name w:val="Верхний колонтитул Знак"/>
    <w:link w:val="a9"/>
    <w:rsid w:val="00682645"/>
    <w:rPr>
      <w:sz w:val="24"/>
      <w:szCs w:val="24"/>
    </w:rPr>
  </w:style>
  <w:style w:type="paragraph" w:styleId="af7">
    <w:name w:val="List Paragraph"/>
    <w:basedOn w:val="a"/>
    <w:uiPriority w:val="34"/>
    <w:qFormat/>
    <w:rsid w:val="000A001F"/>
    <w:pPr>
      <w:ind w:left="720"/>
      <w:contextualSpacing/>
    </w:pPr>
  </w:style>
  <w:style w:type="paragraph" w:customStyle="1" w:styleId="15">
    <w:name w:val="Абзац списка1"/>
    <w:basedOn w:val="a"/>
    <w:rsid w:val="00AE60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342D"/>
    <w:rPr>
      <w:bCs/>
      <w:sz w:val="40"/>
      <w:szCs w:val="27"/>
    </w:rPr>
  </w:style>
  <w:style w:type="character" w:customStyle="1" w:styleId="30">
    <w:name w:val="Заголовок 3 Знак"/>
    <w:basedOn w:val="a0"/>
    <w:link w:val="3"/>
    <w:rsid w:val="004B342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4B342D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4B342D"/>
    <w:rPr>
      <w:bCs/>
      <w:sz w:val="32"/>
      <w:szCs w:val="27"/>
    </w:rPr>
  </w:style>
  <w:style w:type="paragraph" w:customStyle="1" w:styleId="ConsPlusNonformat">
    <w:name w:val="ConsPlusNonformat"/>
    <w:rsid w:val="004B34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5">
    <w:name w:val="Основной текст 2 Знак"/>
    <w:basedOn w:val="a0"/>
    <w:link w:val="24"/>
    <w:rsid w:val="004B342D"/>
    <w:rPr>
      <w:bCs/>
      <w:sz w:val="28"/>
      <w:szCs w:val="24"/>
    </w:rPr>
  </w:style>
  <w:style w:type="character" w:customStyle="1" w:styleId="33">
    <w:name w:val="Основной текст 3 Знак"/>
    <w:basedOn w:val="a0"/>
    <w:link w:val="32"/>
    <w:rsid w:val="004B342D"/>
    <w:rPr>
      <w:bCs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4B342D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B342D"/>
    <w:rPr>
      <w:sz w:val="28"/>
      <w:szCs w:val="22"/>
    </w:rPr>
  </w:style>
  <w:style w:type="paragraph" w:styleId="af8">
    <w:name w:val="Balloon Text"/>
    <w:basedOn w:val="a"/>
    <w:link w:val="af9"/>
    <w:rsid w:val="0093752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937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1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1">
    <w:name w:val="Body Text Indent 2"/>
    <w:basedOn w:val="a"/>
    <w:link w:val="22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widowControl w:val="0"/>
      <w:ind w:firstLine="720"/>
      <w:jc w:val="both"/>
    </w:pPr>
    <w:rPr>
      <w:sz w:val="28"/>
      <w:szCs w:val="20"/>
    </w:rPr>
  </w:style>
  <w:style w:type="paragraph" w:customStyle="1" w:styleId="12">
    <w:name w:val="Обычный1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character" w:customStyle="1" w:styleId="bold1">
    <w:name w:val="bold1"/>
    <w:basedOn w:val="a0"/>
    <w:rPr>
      <w:rFonts w:ascii="Verdana" w:hAnsi="Verdana" w:hint="default"/>
      <w:color w:val="1E5A64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2">
    <w:name w:val="Body Text 3"/>
    <w:basedOn w:val="a"/>
    <w:link w:val="33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2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Стиль1"/>
    <w:basedOn w:val="1"/>
    <w:next w:val="af2"/>
    <w:pPr>
      <w:spacing w:after="120"/>
      <w:jc w:val="center"/>
    </w:pPr>
    <w:rPr>
      <w:b/>
      <w:sz w:val="28"/>
      <w:lang w:val="en-US"/>
    </w:rPr>
  </w:style>
  <w:style w:type="paragraph" w:styleId="af2">
    <w:name w:val="Normal Indent"/>
    <w:basedOn w:val="a"/>
    <w:pPr>
      <w:ind w:left="708"/>
    </w:pPr>
  </w:style>
  <w:style w:type="paragraph" w:customStyle="1" w:styleId="23">
    <w:name w:val="Стиль2"/>
    <w:basedOn w:val="a3"/>
    <w:next w:val="af3"/>
    <w:pPr>
      <w:spacing w:before="120" w:after="120"/>
      <w:ind w:firstLine="709"/>
      <w:jc w:val="both"/>
    </w:pPr>
    <w:rPr>
      <w:sz w:val="28"/>
      <w:szCs w:val="28"/>
    </w:r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4">
    <w:name w:val="Стиль3"/>
    <w:basedOn w:val="a7"/>
  </w:style>
  <w:style w:type="paragraph" w:customStyle="1" w:styleId="t">
    <w:name w:val="t"/>
    <w:basedOn w:val="a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682645"/>
    <w:rPr>
      <w:bCs/>
      <w:caps/>
      <w:sz w:val="30"/>
      <w:szCs w:val="27"/>
    </w:rPr>
  </w:style>
  <w:style w:type="paragraph" w:customStyle="1" w:styleId="af4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pPr>
      <w:spacing w:after="120" w:line="480" w:lineRule="auto"/>
    </w:pPr>
    <w:rPr>
      <w:bCs/>
      <w:sz w:val="28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14">
    <w:name w:val="Знак1 Знак Знак Знак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6">
    <w:name w:val="Знак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a">
    <w:name w:val="Верхний колонтитул Знак"/>
    <w:link w:val="a9"/>
    <w:rsid w:val="00682645"/>
    <w:rPr>
      <w:sz w:val="24"/>
      <w:szCs w:val="24"/>
    </w:rPr>
  </w:style>
  <w:style w:type="paragraph" w:styleId="af7">
    <w:name w:val="List Paragraph"/>
    <w:basedOn w:val="a"/>
    <w:uiPriority w:val="34"/>
    <w:qFormat/>
    <w:rsid w:val="000A001F"/>
    <w:pPr>
      <w:ind w:left="720"/>
      <w:contextualSpacing/>
    </w:pPr>
  </w:style>
  <w:style w:type="paragraph" w:customStyle="1" w:styleId="15">
    <w:name w:val="Абзац списка1"/>
    <w:basedOn w:val="a"/>
    <w:rsid w:val="00AE60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342D"/>
    <w:rPr>
      <w:bCs/>
      <w:sz w:val="40"/>
      <w:szCs w:val="27"/>
    </w:rPr>
  </w:style>
  <w:style w:type="character" w:customStyle="1" w:styleId="30">
    <w:name w:val="Заголовок 3 Знак"/>
    <w:basedOn w:val="a0"/>
    <w:link w:val="3"/>
    <w:rsid w:val="004B342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4B342D"/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4B342D"/>
    <w:rPr>
      <w:bCs/>
      <w:sz w:val="32"/>
      <w:szCs w:val="27"/>
    </w:rPr>
  </w:style>
  <w:style w:type="paragraph" w:customStyle="1" w:styleId="ConsPlusNonformat">
    <w:name w:val="ConsPlusNonformat"/>
    <w:rsid w:val="004B34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5">
    <w:name w:val="Основной текст 2 Знак"/>
    <w:basedOn w:val="a0"/>
    <w:link w:val="24"/>
    <w:rsid w:val="004B342D"/>
    <w:rPr>
      <w:bCs/>
      <w:sz w:val="28"/>
      <w:szCs w:val="24"/>
    </w:rPr>
  </w:style>
  <w:style w:type="character" w:customStyle="1" w:styleId="33">
    <w:name w:val="Основной текст 3 Знак"/>
    <w:basedOn w:val="a0"/>
    <w:link w:val="32"/>
    <w:rsid w:val="004B342D"/>
    <w:rPr>
      <w:bCs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4B342D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B342D"/>
    <w:rPr>
      <w:sz w:val="28"/>
      <w:szCs w:val="22"/>
    </w:rPr>
  </w:style>
  <w:style w:type="paragraph" w:styleId="af8">
    <w:name w:val="Balloon Text"/>
    <w:basedOn w:val="a"/>
    <w:link w:val="af9"/>
    <w:rsid w:val="0093752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937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1700@nalog.ru" TargetMode="External"/><Relationship Id="rId18" Type="http://schemas.openxmlformats.org/officeDocument/2006/relationships/hyperlink" Target="consultantplus://offline/ref=9A8E49C0494EB52DDD83121757B19E509ABA73528FC8592664428D42c9m7G" TargetMode="External"/><Relationship Id="rId26" Type="http://schemas.openxmlformats.org/officeDocument/2006/relationships/hyperlink" Target="consultantplus://offline/ref=9A8E49C0494EB52DDD83121757B19E5092BA725F8AC3042C6C1B8140900411F8B2326CCCE672AF82c3m2G" TargetMode="External"/><Relationship Id="rId39" Type="http://schemas.openxmlformats.org/officeDocument/2006/relationships/hyperlink" Target="consultantplus://offline/ref=9A8E49C0494EB52DDD83121757B19E5092BD7F5386CB042C6C1B814090c0m4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8E49C0494EB52DDD83121757B19E509ABF7C5B86C8592664428D42970B4EEFB57B60CDE670A8c8mBG" TargetMode="External"/><Relationship Id="rId34" Type="http://schemas.openxmlformats.org/officeDocument/2006/relationships/hyperlink" Target="consultantplus://offline/ref=9A8E49C0494EB52DDD83121757B19E5092BA785D8FCA042C6C1B8140900411F8B2326CCCE672AE84c3m5G" TargetMode="External"/><Relationship Id="rId42" Type="http://schemas.openxmlformats.org/officeDocument/2006/relationships/hyperlink" Target="consultantplus://offline/ref=9A8E49C0494EB52DDD83121757B19E5092BD725887C4042C6C1B8140900411F8B2326CCCE672AD8Ac3m4G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nalog.ru" TargetMode="External"/><Relationship Id="rId17" Type="http://schemas.openxmlformats.org/officeDocument/2006/relationships/hyperlink" Target="consultantplus://offline/ref=9A8E49C0494EB52DDD83121757B19E5092BD72538FC6042C6C1B8140900411F8B2326CCCE673AC83c3m7G" TargetMode="External"/><Relationship Id="rId25" Type="http://schemas.openxmlformats.org/officeDocument/2006/relationships/hyperlink" Target="consultantplus://offline/ref=9A8E49C0494EB52DDD83121757B19E5092BD7C588FC5042C6C1B8140900411F8B2326CCCcEm7G" TargetMode="External"/><Relationship Id="rId33" Type="http://schemas.openxmlformats.org/officeDocument/2006/relationships/hyperlink" Target="consultantplus://offline/ref=9A8E49C0494EB52DDD83121757B19E5092BD725C8ACA042C6C1B8140900411F8B2326CCCE670A682c3m0G" TargetMode="External"/><Relationship Id="rId38" Type="http://schemas.openxmlformats.org/officeDocument/2006/relationships/hyperlink" Target="consultantplus://offline/ref=9A8E49C0494EB52DDD83121757B19E5092BD7E5D8CCB042C6C1B8140900411F8B2326CCCE672AF8Bc3m3G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2356174F57B170DBEE828807C93194DA8A038EDFE850AD0905976836L1B3G" TargetMode="External"/><Relationship Id="rId20" Type="http://schemas.openxmlformats.org/officeDocument/2006/relationships/hyperlink" Target="consultantplus://offline/ref=9A8E49C0494EB52DDD83121757B19E509ABF7C5B86C8592664428D42970B4EEFB57B60CDE670A9c8m6G" TargetMode="External"/><Relationship Id="rId29" Type="http://schemas.openxmlformats.org/officeDocument/2006/relationships/hyperlink" Target="consultantplus://offline/ref=9A8E49C0494EB52DDD83121757B19E5092BD735B8ACB042C6C1B8140900411F8B2326CCCE672AE86c3m1G" TargetMode="External"/><Relationship Id="rId41" Type="http://schemas.openxmlformats.org/officeDocument/2006/relationships/hyperlink" Target="consultantplus://offline/ref=9A8E49C0494EB52DDD83121757B19E5092BD725887C4042C6C1B8140900411F8B2326CCCE672AD8Ac3m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24" Type="http://schemas.openxmlformats.org/officeDocument/2006/relationships/hyperlink" Target="consultantplus://offline/ref=9A8E49C0494EB52DDD83121757B19E5092BD725887C4042C6C1B8140900411F8B2326CCCE672AD85c3mAG" TargetMode="External"/><Relationship Id="rId32" Type="http://schemas.openxmlformats.org/officeDocument/2006/relationships/hyperlink" Target="consultantplus://offline/ref=9A8E49C0494EB52DDD83121757B19E509ABF7D538BC8592664428D42970B4EEFB57B60CDE672AFc8mBG" TargetMode="External"/><Relationship Id="rId37" Type="http://schemas.openxmlformats.org/officeDocument/2006/relationships/hyperlink" Target="consultantplus://offline/ref=9A8E49C0494EB52DDD83121757B19E5092BD7E5D8CCB042C6C1B8140900411F8B2326CCCE672AF8Ac3mBG" TargetMode="External"/><Relationship Id="rId40" Type="http://schemas.openxmlformats.org/officeDocument/2006/relationships/hyperlink" Target="consultantplus://offline/ref=9A8E49C0494EB52DDD83121757B19E5092BD7F5387C0042C6C1B8140900411F8B2326CCCE672AE86c3m7G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18472E4AD8990571206C47021C344E095DF87D21B378278921C1DC659F93137EB01A921149122CH4l5G" TargetMode="External"/><Relationship Id="rId23" Type="http://schemas.openxmlformats.org/officeDocument/2006/relationships/hyperlink" Target="consultantplus://offline/ref=9A8E49C0494EB52DDD83121757B19E5092BD725887C4042C6C1B8140900411F8B2326CCCE672AD85c3mBG" TargetMode="External"/><Relationship Id="rId28" Type="http://schemas.openxmlformats.org/officeDocument/2006/relationships/hyperlink" Target="consultantplus://offline/ref=9A8E49C0494EB52DDD83121757B19E5092BD7E5C86C6042C6C1B8140900411F8B2326CCCE672AE83c3m7G" TargetMode="External"/><Relationship Id="rId36" Type="http://schemas.openxmlformats.org/officeDocument/2006/relationships/hyperlink" Target="consultantplus://offline/ref=9A8E49C0494EB52DDD83121757B19E5096BC7D538AC8592664428D42970B4EEFB57B60CDE672AEc8m3G" TargetMode="External"/><Relationship Id="rId49" Type="http://schemas.openxmlformats.org/officeDocument/2006/relationships/header" Target="header3.xml"/><Relationship Id="rId10" Type="http://schemas.openxmlformats.org/officeDocument/2006/relationships/hyperlink" Target="mailto:r1700@nalog.ru" TargetMode="External"/><Relationship Id="rId19" Type="http://schemas.openxmlformats.org/officeDocument/2006/relationships/hyperlink" Target="consultantplus://offline/ref=9A8E49C0494EB52DDD83121757B19E509ABF7C5B86C8592664428D42970B4EEFB57B60CDE672AEc8m0G" TargetMode="External"/><Relationship Id="rId31" Type="http://schemas.openxmlformats.org/officeDocument/2006/relationships/hyperlink" Target="consultantplus://offline/ref=9A8E49C0494EB52DDD83121757B19E5092BD7C5B8DC2042C6C1B8140900411F8B2326CCCE672AC83c3m2G" TargetMode="External"/><Relationship Id="rId44" Type="http://schemas.openxmlformats.org/officeDocument/2006/relationships/hyperlink" Target="consultantplus://offline/ref=902356174F57B170DBEE828807C93194DA8A038EDFE850AD0905976836L1B3G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" TargetMode="External"/><Relationship Id="rId14" Type="http://schemas.openxmlformats.org/officeDocument/2006/relationships/hyperlink" Target="http://www.nalog.ru" TargetMode="External"/><Relationship Id="rId22" Type="http://schemas.openxmlformats.org/officeDocument/2006/relationships/hyperlink" Target="consultantplus://offline/ref=9A8E49C0494EB52DDD83121757B19E5092B87A588DC6042C6C1B8140900411F8B2326CCCE672A983c3m6G" TargetMode="External"/><Relationship Id="rId27" Type="http://schemas.openxmlformats.org/officeDocument/2006/relationships/hyperlink" Target="consultantplus://offline/ref=9A8E49C0494EB52DDD83121757B19E5092BD725887C4042C6C1B8140900411F8B2326CCCE672AD8Ac3m3G" TargetMode="External"/><Relationship Id="rId30" Type="http://schemas.openxmlformats.org/officeDocument/2006/relationships/hyperlink" Target="consultantplus://offline/ref=9A8E49C0494EB52DDD83121757B19E5092BD735B8ACB042C6C1B8140900411F8B2326CCCE672AE86c3m1G" TargetMode="External"/><Relationship Id="rId35" Type="http://schemas.openxmlformats.org/officeDocument/2006/relationships/hyperlink" Target="consultantplus://offline/ref=9A8E49C0494EB52DDD83121757B19E5092BD725887C4042C6C1B8140900411F8B2326CCCE672AD8Ac3m0G" TargetMode="External"/><Relationship Id="rId43" Type="http://schemas.openxmlformats.org/officeDocument/2006/relationships/hyperlink" Target="consultantplus://offline/ref=9A8E49C0494EB52DDD83121757B19E5092BD725887C4042C6C1B8140900411F8B2326CCCE672AD8Ac3mAG" TargetMode="External"/><Relationship Id="rId48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SPRAVKA_RAB_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AB37C-25BD-4755-B82B-0E219B9A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SPRAVKA_RAB_P</Template>
  <TotalTime>0</TotalTime>
  <Pages>43</Pages>
  <Words>11465</Words>
  <Characters>95079</Characters>
  <Application>Microsoft Office Word</Application>
  <DocSecurity>0</DocSecurity>
  <Lines>792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106332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Монгуш Айрана Андреевна</dc:creator>
  <cp:lastModifiedBy>user</cp:lastModifiedBy>
  <cp:revision>3</cp:revision>
  <cp:lastPrinted>2019-06-07T08:38:00Z</cp:lastPrinted>
  <dcterms:created xsi:type="dcterms:W3CDTF">2019-06-07T08:46:00Z</dcterms:created>
  <dcterms:modified xsi:type="dcterms:W3CDTF">2019-06-11T10:50:00Z</dcterms:modified>
</cp:coreProperties>
</file>