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224" w:rsidRDefault="00D74224" w:rsidP="00E418D2">
      <w:pPr>
        <w:jc w:val="both"/>
      </w:pPr>
    </w:p>
    <w:p w:rsidR="00D74224" w:rsidRDefault="00D74224" w:rsidP="00E418D2">
      <w:pPr>
        <w:jc w:val="both"/>
      </w:pPr>
      <w:r>
        <w:t xml:space="preserve">           Список кандидатов допущенных к участию в конкурсе на замещение вакантной должности государственной гражданской службы Российской Федерации в Межрайонной инспекции Федеральной налоговой службы № 5 по Чувашской Республике:</w:t>
      </w:r>
    </w:p>
    <w:p w:rsidR="00D74224" w:rsidRDefault="00D74224" w:rsidP="007528F5">
      <w:pPr>
        <w:pStyle w:val="ListParagraph"/>
        <w:jc w:val="both"/>
      </w:pPr>
    </w:p>
    <w:p w:rsidR="00D74224" w:rsidRDefault="00D74224" w:rsidP="007528F5">
      <w:pPr>
        <w:pStyle w:val="ListParagraph"/>
        <w:ind w:left="0"/>
        <w:jc w:val="both"/>
      </w:pPr>
      <w:r>
        <w:t xml:space="preserve">Код вакансии </w:t>
      </w:r>
      <w:r w:rsidRPr="00EF1323">
        <w:t>- 0003</w:t>
      </w:r>
      <w:r>
        <w:t>2</w:t>
      </w:r>
      <w:r w:rsidRPr="00EF1323">
        <w:t xml:space="preserve">, </w:t>
      </w:r>
      <w:r>
        <w:t>старший государственный налоговый инспектор</w:t>
      </w:r>
      <w:r w:rsidRPr="001B74B6">
        <w:t xml:space="preserve"> </w:t>
      </w:r>
      <w:r>
        <w:t>аналитического отдела:</w:t>
      </w:r>
    </w:p>
    <w:p w:rsidR="00D74224" w:rsidRDefault="00D74224" w:rsidP="007528F5">
      <w:pPr>
        <w:pStyle w:val="ListParagraph"/>
        <w:ind w:left="786"/>
      </w:pPr>
    </w:p>
    <w:p w:rsidR="00D74224" w:rsidRDefault="00D74224" w:rsidP="007528F5">
      <w:pPr>
        <w:pStyle w:val="ListParagraph"/>
        <w:numPr>
          <w:ilvl w:val="0"/>
          <w:numId w:val="2"/>
        </w:numPr>
      </w:pPr>
      <w:r>
        <w:t>Петрова Марина Владимировна</w:t>
      </w:r>
    </w:p>
    <w:p w:rsidR="00D74224" w:rsidRDefault="00D74224" w:rsidP="007528F5">
      <w:pPr>
        <w:pStyle w:val="ListParagraph"/>
        <w:numPr>
          <w:ilvl w:val="0"/>
          <w:numId w:val="2"/>
        </w:numPr>
      </w:pPr>
      <w:r>
        <w:t>Егорова Александра Олеговна</w:t>
      </w:r>
      <w:bookmarkStart w:id="0" w:name="_GoBack"/>
      <w:bookmarkEnd w:id="0"/>
    </w:p>
    <w:sectPr w:rsidR="00D74224" w:rsidSect="00894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45FA4"/>
    <w:multiLevelType w:val="hybridMultilevel"/>
    <w:tmpl w:val="D8AE0936"/>
    <w:lvl w:ilvl="0" w:tplc="B4F25B54">
      <w:start w:val="1"/>
      <w:numFmt w:val="decimal"/>
      <w:lvlText w:val="%1."/>
      <w:lvlJc w:val="left"/>
      <w:pPr>
        <w:ind w:left="786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">
    <w:nsid w:val="449C6895"/>
    <w:multiLevelType w:val="hybridMultilevel"/>
    <w:tmpl w:val="700AC6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6DE6"/>
    <w:rsid w:val="00047E48"/>
    <w:rsid w:val="00065823"/>
    <w:rsid w:val="000830B1"/>
    <w:rsid w:val="001B74B6"/>
    <w:rsid w:val="00227C24"/>
    <w:rsid w:val="00327BA8"/>
    <w:rsid w:val="00646346"/>
    <w:rsid w:val="00684602"/>
    <w:rsid w:val="006D6DE6"/>
    <w:rsid w:val="0071752D"/>
    <w:rsid w:val="007350AE"/>
    <w:rsid w:val="007528F5"/>
    <w:rsid w:val="00894D31"/>
    <w:rsid w:val="00AC78A5"/>
    <w:rsid w:val="00C75D89"/>
    <w:rsid w:val="00D74224"/>
    <w:rsid w:val="00DB6159"/>
    <w:rsid w:val="00E418D2"/>
    <w:rsid w:val="00EF1323"/>
    <w:rsid w:val="00FF6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4D3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846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1</Pages>
  <Words>56</Words>
  <Characters>324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Трудолюбова Марина Петровна</dc:creator>
  <cp:keywords/>
  <dc:description/>
  <cp:lastModifiedBy>info</cp:lastModifiedBy>
  <cp:revision>12</cp:revision>
  <cp:lastPrinted>2018-12-27T13:32:00Z</cp:lastPrinted>
  <dcterms:created xsi:type="dcterms:W3CDTF">2018-06-06T13:22:00Z</dcterms:created>
  <dcterms:modified xsi:type="dcterms:W3CDTF">2018-12-28T09:45:00Z</dcterms:modified>
</cp:coreProperties>
</file>