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8D" w:rsidRPr="002F1B61" w:rsidRDefault="003B578D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84"/>
      <w:bookmarkEnd w:id="0"/>
      <w:r w:rsidRPr="002F1B61">
        <w:rPr>
          <w:rFonts w:ascii="Times New Roman" w:hAnsi="Times New Roman" w:cs="Times New Roman"/>
          <w:b/>
          <w:sz w:val="28"/>
          <w:szCs w:val="28"/>
        </w:rPr>
        <w:t xml:space="preserve">Согласие на обработку персональных данных </w:t>
      </w:r>
    </w:p>
    <w:p w:rsidR="003B578D" w:rsidRPr="002F1B61" w:rsidRDefault="003B578D" w:rsidP="00030ED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B6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</w:t>
      </w:r>
    </w:p>
    <w:p w:rsidR="003B578D" w:rsidRPr="003D2396" w:rsidRDefault="003B578D" w:rsidP="00030ED3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D2396">
        <w:rPr>
          <w:rFonts w:ascii="Times New Roman" w:hAnsi="Times New Roman" w:cs="Times New Roman"/>
          <w:b/>
          <w:color w:val="000000"/>
          <w:sz w:val="28"/>
          <w:szCs w:val="28"/>
        </w:rPr>
        <w:t>Инспекции Федеральной налоговой службы по городу-курорту Анапа Краснодарского края</w:t>
      </w:r>
    </w:p>
    <w:p w:rsidR="003B578D" w:rsidRPr="002F1B61" w:rsidRDefault="003B578D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578D" w:rsidRPr="002F1B61" w:rsidRDefault="003B578D" w:rsidP="00030ED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B578D" w:rsidRPr="00E45D27" w:rsidRDefault="003B578D" w:rsidP="00030E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3D2396">
        <w:rPr>
          <w:rFonts w:ascii="Times New Roman" w:hAnsi="Times New Roman"/>
          <w:color w:val="000000"/>
          <w:sz w:val="28"/>
          <w:szCs w:val="28"/>
          <w:lang w:eastAsia="ru-RU"/>
        </w:rPr>
        <w:t>г. Анапа</w:t>
      </w:r>
      <w:r w:rsidRPr="003D2396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E45D27">
        <w:rPr>
          <w:rFonts w:ascii="Times New Roman" w:hAnsi="Times New Roman"/>
          <w:i/>
          <w:sz w:val="28"/>
          <w:szCs w:val="28"/>
          <w:lang w:eastAsia="ru-RU"/>
        </w:rPr>
        <w:tab/>
      </w:r>
      <w:r w:rsidRPr="00DB5FBA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DB5FBA">
        <w:rPr>
          <w:rFonts w:ascii="Times New Roman" w:hAnsi="Times New Roman"/>
          <w:sz w:val="28"/>
          <w:szCs w:val="28"/>
          <w:lang w:eastAsia="ru-RU"/>
        </w:rPr>
        <w:t xml:space="preserve"> г.</w:t>
      </w:r>
    </w:p>
    <w:p w:rsidR="003B578D" w:rsidRPr="002F1B61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B578D" w:rsidRDefault="003B578D" w:rsidP="00030ED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__________________________________________________________,</w:t>
      </w:r>
    </w:p>
    <w:p w:rsidR="003B578D" w:rsidRPr="00FB47A9" w:rsidRDefault="003B578D" w:rsidP="00030ED3">
      <w:pPr>
        <w:pStyle w:val="ConsPlusNonformat"/>
        <w:spacing w:after="120"/>
        <w:jc w:val="center"/>
        <w:rPr>
          <w:rFonts w:ascii="Times New Roman" w:hAnsi="Times New Roman" w:cs="Times New Roman"/>
        </w:rPr>
      </w:pPr>
      <w:r w:rsidRPr="00FB47A9">
        <w:rPr>
          <w:rFonts w:ascii="Times New Roman" w:hAnsi="Times New Roman" w:cs="Times New Roman"/>
        </w:rPr>
        <w:t>(фамилия, имя, отчество)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зарегистрированный(ая) по адресу</w:t>
      </w:r>
      <w:r w:rsidRPr="00FB47A9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F1B61">
        <w:rPr>
          <w:rFonts w:ascii="Times New Roman" w:hAnsi="Times New Roman" w:cs="Times New Roman"/>
          <w:sz w:val="28"/>
          <w:szCs w:val="28"/>
        </w:rPr>
        <w:t>паспорт серия _________ № ___________, выдан</w:t>
      </w:r>
      <w:r w:rsidRPr="00FB47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___________, ____________</w:t>
      </w:r>
    </w:p>
    <w:p w:rsidR="003B578D" w:rsidRDefault="003B578D" w:rsidP="00030E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Pr="00FB47A9">
        <w:rPr>
          <w:rFonts w:ascii="Times New Roman" w:hAnsi="Times New Roman" w:cs="Times New Roman"/>
        </w:rPr>
        <w:t xml:space="preserve"> (дата)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B47A9">
        <w:rPr>
          <w:rFonts w:ascii="Times New Roman" w:hAnsi="Times New Roman" w:cs="Times New Roman"/>
        </w:rPr>
        <w:t>(кем выдан)</w:t>
      </w:r>
    </w:p>
    <w:p w:rsidR="003B578D" w:rsidRPr="00840A89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578D" w:rsidRPr="00840A89" w:rsidRDefault="003B578D" w:rsidP="00030ED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40A89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840A89">
        <w:rPr>
          <w:rFonts w:ascii="Times New Roman" w:hAnsi="Times New Roman" w:cs="Times New Roman"/>
          <w:sz w:val="28"/>
          <w:szCs w:val="28"/>
        </w:rPr>
        <w:t>_,</w:t>
      </w:r>
    </w:p>
    <w:p w:rsidR="003B578D" w:rsidRPr="002F1B61" w:rsidRDefault="003B578D" w:rsidP="00030ED3">
      <w:pPr>
        <w:pStyle w:val="ConsPlusNonformat"/>
        <w:jc w:val="both"/>
        <w:rPr>
          <w:rFonts w:ascii="Times New Roman" w:hAnsi="Times New Roman" w:cs="Times New Roman"/>
          <w:sz w:val="4"/>
          <w:szCs w:val="4"/>
        </w:rPr>
      </w:pP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свободно, своей волей и в своем интересе даю согласие уполномоченным должностным </w:t>
      </w:r>
      <w:r w:rsidRPr="003D2396">
        <w:rPr>
          <w:rFonts w:ascii="Times New Roman" w:hAnsi="Times New Roman" w:cs="Times New Roman"/>
          <w:sz w:val="28"/>
          <w:szCs w:val="28"/>
        </w:rPr>
        <w:t xml:space="preserve">лицам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Инспекции Федеральной налоговой службы по городу-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2396">
        <w:rPr>
          <w:rFonts w:ascii="Times New Roman" w:hAnsi="Times New Roman" w:cs="Times New Roman"/>
          <w:color w:val="000000"/>
          <w:sz w:val="28"/>
          <w:szCs w:val="28"/>
        </w:rPr>
        <w:t>курорту Анапа Краснодарского края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расположенной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по адресу г. Анапа, ул.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Шевченко</w:t>
      </w:r>
      <w:r w:rsidRPr="003D2396">
        <w:rPr>
          <w:rFonts w:ascii="Times New Roman" w:hAnsi="Times New Roman" w:cs="Times New Roman"/>
          <w:i/>
          <w:color w:val="000000"/>
          <w:sz w:val="28"/>
          <w:szCs w:val="28"/>
        </w:rPr>
        <w:t>, д. 1,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 xml:space="preserve"> на обработку (любое действие (операцию) или совокупность</w:t>
      </w:r>
      <w:r w:rsidRPr="00DB5FBA">
        <w:rPr>
          <w:rFonts w:ascii="Times New Roman" w:hAnsi="Times New Roman" w:cs="Times New Roman"/>
          <w:sz w:val="28"/>
          <w:szCs w:val="28"/>
        </w:rPr>
        <w:t xml:space="preserve">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и передачу в Федеральное казначейство, территориальные органы Федерального казначейства и федеральное казенное учреждение «Центр по обеспечению деятельности Казначейства России» соответственно следующих персональных данных для обработки:</w:t>
      </w:r>
    </w:p>
    <w:p w:rsidR="003B578D" w:rsidRPr="00DB5FBA" w:rsidRDefault="003B578D" w:rsidP="003D239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прежние фамилия, имя, отчество, дата, место и причина изменения (в случае изменения);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государственные награды, иные награды и знаки отличия (кем награжден(а) и когда);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 домашние адреса бывших мужей (жен);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 гражданского состояния;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наличие (отсутствие) судимости;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 учебы (форма, номер и дата);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Инспекции Федеральной налоговой службы по городу-курорту Анапа Краснодарского края</w:t>
      </w:r>
      <w:r w:rsidRPr="00DB5FBA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3B578D" w:rsidRPr="00DB5FBA" w:rsidRDefault="003B578D" w:rsidP="00E45D2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Я ознакомлен(а), что: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в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Инспекции Федеральной налоговой службы по городу-курорту Анапа Краснодарского края</w:t>
      </w:r>
      <w:r w:rsidRPr="00DB5FBA">
        <w:rPr>
          <w:rFonts w:ascii="Times New Roman" w:hAnsi="Times New Roman" w:cs="Times New Roman"/>
          <w:sz w:val="28"/>
          <w:szCs w:val="28"/>
        </w:rPr>
        <w:t>;</w:t>
      </w:r>
    </w:p>
    <w:p w:rsidR="003B578D" w:rsidRPr="00DB5FBA" w:rsidRDefault="003B578D" w:rsidP="008E06D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5FBA">
        <w:rPr>
          <w:rFonts w:ascii="Times New Roman" w:hAnsi="Times New Roman" w:cs="Times New Roman"/>
          <w:sz w:val="28"/>
          <w:szCs w:val="28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3) в случае отзыва согласия на обработку персональных данных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налоговой службы по городу-курорту Анапа Краснодарского края</w:t>
      </w:r>
      <w:r w:rsidRPr="00DB5FBA">
        <w:rPr>
          <w:rFonts w:ascii="Times New Roman" w:hAnsi="Times New Roman" w:cs="Times New Roman"/>
          <w:sz w:val="28"/>
          <w:szCs w:val="28"/>
        </w:rPr>
        <w:t xml:space="preserve"> 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 июля 2006г. № 152-ФЗ </w:t>
      </w:r>
      <w:r w:rsidRPr="00DB5FBA">
        <w:rPr>
          <w:rFonts w:ascii="Times New Roman" w:hAnsi="Times New Roman" w:cs="Times New Roman"/>
          <w:sz w:val="28"/>
          <w:szCs w:val="28"/>
        </w:rPr>
        <w:br/>
        <w:t>«О персональных данных»;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4) после увольнения с федеральной государственной гражданской службы персональные данные хранятся в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Инспекции Федеральной налоговой службы по городу-курорту Анапа Краснодарского края</w:t>
      </w:r>
      <w:r w:rsidRPr="00DB5FBA">
        <w:rPr>
          <w:rFonts w:ascii="Times New Roman" w:hAnsi="Times New Roman" w:cs="Times New Roman"/>
          <w:sz w:val="28"/>
          <w:szCs w:val="28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3B578D" w:rsidRPr="003D2396" w:rsidRDefault="003B578D" w:rsidP="003D2396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B5FBA">
        <w:rPr>
          <w:rFonts w:ascii="Times New Roman" w:hAnsi="Times New Roman" w:cs="Times New Roman"/>
          <w:sz w:val="28"/>
          <w:szCs w:val="28"/>
        </w:rPr>
        <w:t xml:space="preserve"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bookmarkStart w:id="1" w:name="_GoBack"/>
      <w:bookmarkEnd w:id="1"/>
      <w:r w:rsidRPr="003D2396">
        <w:rPr>
          <w:rFonts w:ascii="Times New Roman" w:hAnsi="Times New Roman" w:cs="Times New Roman"/>
          <w:color w:val="000000"/>
          <w:sz w:val="28"/>
          <w:szCs w:val="28"/>
        </w:rPr>
        <w:t>Инспекци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ю </w:t>
      </w:r>
      <w:r w:rsidRPr="003D2396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 по городу-курорту Анапа Краснодарского края</w:t>
      </w:r>
    </w:p>
    <w:p w:rsidR="003B578D" w:rsidRPr="00DB5FBA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FBA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</w:t>
      </w:r>
      <w:r w:rsidRPr="00DB5FBA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DB5FBA">
        <w:rPr>
          <w:rFonts w:ascii="Times New Roman" w:hAnsi="Times New Roman" w:cs="Times New Roman"/>
          <w:sz w:val="28"/>
          <w:szCs w:val="28"/>
          <w:u w:val="single"/>
        </w:rPr>
        <w:t xml:space="preserve">«02» ноября </w:t>
      </w:r>
      <w:smartTag w:uri="urn:schemas-microsoft-com:office:smarttags" w:element="metricconverter">
        <w:smartTagPr>
          <w:attr w:name="ProductID" w:val="2020 г"/>
        </w:smartTagPr>
        <w:r w:rsidRPr="00DB5FBA">
          <w:rPr>
            <w:rFonts w:ascii="Times New Roman" w:hAnsi="Times New Roman" w:cs="Times New Roman"/>
            <w:sz w:val="28"/>
            <w:szCs w:val="28"/>
            <w:u w:val="single"/>
          </w:rPr>
          <w:t>2020 г</w:t>
        </w:r>
      </w:smartTag>
      <w:r w:rsidRPr="00DB5FB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B578D" w:rsidRPr="00CF7BEE" w:rsidRDefault="003B578D" w:rsidP="00030ED3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3B578D" w:rsidRPr="000711D0" w:rsidRDefault="003B578D" w:rsidP="00030ED3">
      <w:pPr>
        <w:pStyle w:val="ConsPlusNonformat"/>
        <w:ind w:left="6372"/>
        <w:jc w:val="both"/>
        <w:rPr>
          <w:rFonts w:ascii="Times New Roman" w:hAnsi="Times New Roman" w:cs="Times New Roman"/>
          <w:sz w:val="16"/>
          <w:szCs w:val="16"/>
        </w:rPr>
      </w:pPr>
    </w:p>
    <w:p w:rsidR="003B578D" w:rsidRPr="000711D0" w:rsidRDefault="003B578D" w:rsidP="00030ED3">
      <w:pPr>
        <w:widowControl w:val="0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711D0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hAnsi="Times New Roman"/>
          <w:sz w:val="24"/>
          <w:szCs w:val="24"/>
          <w:lang w:eastAsia="ru-RU"/>
        </w:rPr>
        <w:t>____________________________</w:t>
      </w:r>
    </w:p>
    <w:p w:rsidR="003B578D" w:rsidRPr="00981835" w:rsidRDefault="003B578D" w:rsidP="00981835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0"/>
          <w:szCs w:val="20"/>
          <w:lang w:eastAsia="ru-RU"/>
        </w:rPr>
      </w:pPr>
      <w:r w:rsidRPr="000711D0">
        <w:rPr>
          <w:rFonts w:ascii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</w:t>
      </w:r>
      <w:r w:rsidRPr="000711D0">
        <w:rPr>
          <w:rFonts w:ascii="Times New Roman" w:hAnsi="Times New Roman"/>
          <w:sz w:val="20"/>
          <w:szCs w:val="20"/>
          <w:lang w:eastAsia="ru-RU"/>
        </w:rPr>
        <w:t xml:space="preserve">        (подпись)</w:t>
      </w:r>
    </w:p>
    <w:sectPr w:rsidR="003B578D" w:rsidRPr="00981835" w:rsidSect="00030ED3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78D" w:rsidRDefault="003B578D" w:rsidP="00030ED3">
      <w:pPr>
        <w:spacing w:after="0" w:line="240" w:lineRule="auto"/>
      </w:pPr>
      <w:r>
        <w:separator/>
      </w:r>
    </w:p>
  </w:endnote>
  <w:endnote w:type="continuationSeparator" w:id="0">
    <w:p w:rsidR="003B578D" w:rsidRDefault="003B578D" w:rsidP="00030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78D" w:rsidRDefault="003B578D" w:rsidP="00030ED3">
      <w:pPr>
        <w:spacing w:after="0" w:line="240" w:lineRule="auto"/>
      </w:pPr>
      <w:r>
        <w:separator/>
      </w:r>
    </w:p>
  </w:footnote>
  <w:footnote w:type="continuationSeparator" w:id="0">
    <w:p w:rsidR="003B578D" w:rsidRDefault="003B578D" w:rsidP="00030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78D" w:rsidRDefault="003B578D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3B578D" w:rsidRDefault="003B578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0ED3"/>
    <w:rsid w:val="00007DFC"/>
    <w:rsid w:val="00030ED3"/>
    <w:rsid w:val="000711D0"/>
    <w:rsid w:val="000838C9"/>
    <w:rsid w:val="000938F1"/>
    <w:rsid w:val="000A7988"/>
    <w:rsid w:val="000D7E75"/>
    <w:rsid w:val="000F5817"/>
    <w:rsid w:val="0022223E"/>
    <w:rsid w:val="002B0D77"/>
    <w:rsid w:val="002F1B61"/>
    <w:rsid w:val="00322508"/>
    <w:rsid w:val="00342E2B"/>
    <w:rsid w:val="00363212"/>
    <w:rsid w:val="00371EB1"/>
    <w:rsid w:val="00391481"/>
    <w:rsid w:val="003B4024"/>
    <w:rsid w:val="003B578D"/>
    <w:rsid w:val="003D0457"/>
    <w:rsid w:val="003D2396"/>
    <w:rsid w:val="00526D06"/>
    <w:rsid w:val="005403A7"/>
    <w:rsid w:val="0057419B"/>
    <w:rsid w:val="005F1D9A"/>
    <w:rsid w:val="00627FF2"/>
    <w:rsid w:val="006D1C3B"/>
    <w:rsid w:val="00755D30"/>
    <w:rsid w:val="007E0185"/>
    <w:rsid w:val="00840A89"/>
    <w:rsid w:val="0086308B"/>
    <w:rsid w:val="00871945"/>
    <w:rsid w:val="008813BD"/>
    <w:rsid w:val="008E06D7"/>
    <w:rsid w:val="008E4615"/>
    <w:rsid w:val="00944366"/>
    <w:rsid w:val="00960706"/>
    <w:rsid w:val="00981835"/>
    <w:rsid w:val="00995324"/>
    <w:rsid w:val="00A405DF"/>
    <w:rsid w:val="00A652B2"/>
    <w:rsid w:val="00A711D0"/>
    <w:rsid w:val="00B37E66"/>
    <w:rsid w:val="00B50210"/>
    <w:rsid w:val="00BB7D14"/>
    <w:rsid w:val="00C902DE"/>
    <w:rsid w:val="00CF7BEE"/>
    <w:rsid w:val="00DB5FBA"/>
    <w:rsid w:val="00DE3D71"/>
    <w:rsid w:val="00E45D27"/>
    <w:rsid w:val="00E8797A"/>
    <w:rsid w:val="00E92F60"/>
    <w:rsid w:val="00EC0A78"/>
    <w:rsid w:val="00FB47A9"/>
    <w:rsid w:val="00FC5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D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3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0ED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30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0ED3"/>
    <w:rPr>
      <w:rFonts w:cs="Times New Roman"/>
    </w:rPr>
  </w:style>
  <w:style w:type="paragraph" w:customStyle="1" w:styleId="ConsPlusNonformat">
    <w:name w:val="ConsPlusNonformat"/>
    <w:uiPriority w:val="99"/>
    <w:rsid w:val="00030E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30ED3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22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223E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rsid w:val="000A798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A7988"/>
    <w:rPr>
      <w:rFonts w:ascii="Calibri" w:hAnsi="Calibri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0A798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0A79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A7988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A798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978</Words>
  <Characters>5581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Николайко Анна Валерьевна</dc:creator>
  <cp:keywords/>
  <dc:description/>
  <cp:lastModifiedBy>2301-00-448</cp:lastModifiedBy>
  <cp:revision>6</cp:revision>
  <cp:lastPrinted>2020-10-26T09:27:00Z</cp:lastPrinted>
  <dcterms:created xsi:type="dcterms:W3CDTF">2020-10-26T12:42:00Z</dcterms:created>
  <dcterms:modified xsi:type="dcterms:W3CDTF">2020-11-05T11:40:00Z</dcterms:modified>
</cp:coreProperties>
</file>