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540"/>
        <w:gridCol w:w="1653"/>
        <w:gridCol w:w="507"/>
        <w:gridCol w:w="1980"/>
      </w:tblGrid>
      <w:tr w:rsidR="00021AF6" w:rsidRPr="001F25F8" w:rsidTr="002065BD">
        <w:tc>
          <w:tcPr>
            <w:tcW w:w="5328" w:type="dxa"/>
          </w:tcPr>
          <w:p w:rsidR="00021AF6" w:rsidRPr="001F25F8" w:rsidRDefault="00021AF6" w:rsidP="009C4B42">
            <w:pPr>
              <w:rPr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:rsidR="00021AF6" w:rsidRPr="001F25F8" w:rsidRDefault="00021AF6" w:rsidP="009C4B42">
            <w:pPr>
              <w:rPr>
                <w:sz w:val="26"/>
                <w:szCs w:val="26"/>
              </w:rPr>
            </w:pPr>
            <w:r w:rsidRPr="001F25F8">
              <w:rPr>
                <w:sz w:val="26"/>
                <w:szCs w:val="26"/>
              </w:rPr>
              <w:t>Приложение 1</w:t>
            </w:r>
          </w:p>
          <w:p w:rsidR="00021AF6" w:rsidRPr="001F25F8" w:rsidRDefault="00021AF6" w:rsidP="00463C0D">
            <w:pPr>
              <w:rPr>
                <w:sz w:val="26"/>
                <w:szCs w:val="26"/>
              </w:rPr>
            </w:pPr>
            <w:r w:rsidRPr="001F25F8">
              <w:rPr>
                <w:sz w:val="26"/>
                <w:szCs w:val="26"/>
              </w:rPr>
              <w:t>к приказу</w:t>
            </w:r>
            <w:r w:rsidR="00463C0D">
              <w:rPr>
                <w:sz w:val="26"/>
                <w:szCs w:val="26"/>
              </w:rPr>
              <w:t xml:space="preserve"> </w:t>
            </w:r>
            <w:r w:rsidRPr="001F25F8">
              <w:rPr>
                <w:sz w:val="26"/>
                <w:szCs w:val="26"/>
              </w:rPr>
              <w:t>Межрайонной инспекции Федеральной налоговой службы №5 по Брянской области</w:t>
            </w:r>
          </w:p>
        </w:tc>
      </w:tr>
      <w:tr w:rsidR="00021AF6" w:rsidRPr="001F25F8" w:rsidTr="002065BD">
        <w:tc>
          <w:tcPr>
            <w:tcW w:w="5328" w:type="dxa"/>
          </w:tcPr>
          <w:p w:rsidR="00021AF6" w:rsidRPr="001F25F8" w:rsidRDefault="00021AF6" w:rsidP="009C4B42">
            <w:pPr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021AF6" w:rsidRPr="001F25F8" w:rsidRDefault="00021AF6" w:rsidP="009C4B42">
            <w:pPr>
              <w:rPr>
                <w:sz w:val="26"/>
                <w:szCs w:val="26"/>
                <w:lang w:val="en-US"/>
              </w:rPr>
            </w:pPr>
            <w:r w:rsidRPr="001F25F8">
              <w:rPr>
                <w:sz w:val="26"/>
                <w:szCs w:val="26"/>
              </w:rPr>
              <w:t>от</w:t>
            </w:r>
          </w:p>
        </w:tc>
        <w:tc>
          <w:tcPr>
            <w:tcW w:w="1653" w:type="dxa"/>
            <w:vAlign w:val="bottom"/>
          </w:tcPr>
          <w:p w:rsidR="00021AF6" w:rsidRPr="008734BA" w:rsidRDefault="007041CA" w:rsidP="000D38B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  <w:r w:rsidR="000D38B8">
              <w:rPr>
                <w:sz w:val="26"/>
                <w:szCs w:val="26"/>
              </w:rPr>
              <w:t>8</w:t>
            </w:r>
            <w:r w:rsidR="00021AF6" w:rsidRPr="008734BA">
              <w:rPr>
                <w:sz w:val="26"/>
                <w:szCs w:val="26"/>
                <w:lang w:val="en-US"/>
              </w:rPr>
              <w:t>.</w:t>
            </w:r>
            <w:r w:rsidR="005A7C92">
              <w:rPr>
                <w:sz w:val="26"/>
                <w:szCs w:val="26"/>
              </w:rPr>
              <w:t>0</w:t>
            </w:r>
            <w:r w:rsidR="000D38B8">
              <w:rPr>
                <w:sz w:val="26"/>
                <w:szCs w:val="26"/>
              </w:rPr>
              <w:t>6</w:t>
            </w:r>
            <w:r w:rsidR="00021AF6" w:rsidRPr="008734BA">
              <w:rPr>
                <w:sz w:val="26"/>
                <w:szCs w:val="26"/>
                <w:lang w:val="en-US"/>
              </w:rPr>
              <w:t>.20</w:t>
            </w:r>
            <w:r w:rsidR="000D38B8">
              <w:rPr>
                <w:sz w:val="26"/>
                <w:szCs w:val="26"/>
              </w:rPr>
              <w:t>20</w:t>
            </w:r>
          </w:p>
        </w:tc>
        <w:tc>
          <w:tcPr>
            <w:tcW w:w="507" w:type="dxa"/>
            <w:vAlign w:val="bottom"/>
          </w:tcPr>
          <w:p w:rsidR="00021AF6" w:rsidRPr="008734BA" w:rsidRDefault="00021AF6" w:rsidP="009C4B42">
            <w:pPr>
              <w:rPr>
                <w:sz w:val="26"/>
                <w:szCs w:val="26"/>
              </w:rPr>
            </w:pPr>
            <w:r w:rsidRPr="008734BA">
              <w:rPr>
                <w:sz w:val="26"/>
                <w:szCs w:val="26"/>
              </w:rPr>
              <w:t>№</w:t>
            </w:r>
          </w:p>
        </w:tc>
        <w:tc>
          <w:tcPr>
            <w:tcW w:w="1980" w:type="dxa"/>
            <w:vAlign w:val="bottom"/>
          </w:tcPr>
          <w:p w:rsidR="00021AF6" w:rsidRPr="00B62210" w:rsidRDefault="00021AF6" w:rsidP="00FE2C00">
            <w:pPr>
              <w:rPr>
                <w:sz w:val="26"/>
                <w:szCs w:val="26"/>
              </w:rPr>
            </w:pPr>
            <w:r w:rsidRPr="008734BA">
              <w:rPr>
                <w:sz w:val="26"/>
                <w:szCs w:val="26"/>
                <w:lang w:val="en-US"/>
              </w:rPr>
              <w:t>0</w:t>
            </w:r>
            <w:r w:rsidR="00463C0D" w:rsidRPr="008734BA">
              <w:rPr>
                <w:sz w:val="26"/>
                <w:szCs w:val="26"/>
              </w:rPr>
              <w:t>1</w:t>
            </w:r>
            <w:r w:rsidRPr="008734BA">
              <w:rPr>
                <w:sz w:val="26"/>
                <w:szCs w:val="26"/>
                <w:lang w:val="en-US"/>
              </w:rPr>
              <w:t>-1-0</w:t>
            </w:r>
            <w:r w:rsidR="00463C0D" w:rsidRPr="008734BA">
              <w:rPr>
                <w:sz w:val="26"/>
                <w:szCs w:val="26"/>
              </w:rPr>
              <w:t>6</w:t>
            </w:r>
            <w:r w:rsidRPr="008734BA">
              <w:rPr>
                <w:sz w:val="26"/>
                <w:szCs w:val="26"/>
                <w:lang w:val="en-US"/>
              </w:rPr>
              <w:t>/</w:t>
            </w:r>
            <w:r w:rsidR="000D38B8">
              <w:rPr>
                <w:sz w:val="26"/>
                <w:szCs w:val="26"/>
              </w:rPr>
              <w:t>5</w:t>
            </w:r>
            <w:r w:rsidR="00FE2C00">
              <w:rPr>
                <w:sz w:val="26"/>
                <w:szCs w:val="26"/>
              </w:rPr>
              <w:t>1</w:t>
            </w:r>
            <w:bookmarkStart w:id="0" w:name="_GoBack"/>
            <w:bookmarkEnd w:id="0"/>
          </w:p>
        </w:tc>
      </w:tr>
    </w:tbl>
    <w:p w:rsidR="00021AF6" w:rsidRDefault="00021AF6" w:rsidP="009C4B42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463C0D" w:rsidRPr="00463C0D" w:rsidRDefault="00463C0D" w:rsidP="009C4B42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021AF6" w:rsidRPr="001F25F8" w:rsidRDefault="00021AF6" w:rsidP="009C4B42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25F8"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021AF6" w:rsidRPr="001F25F8" w:rsidRDefault="00021AF6" w:rsidP="009C4B42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25F8">
        <w:rPr>
          <w:rFonts w:ascii="Times New Roman" w:hAnsi="Times New Roman" w:cs="Times New Roman"/>
          <w:b/>
          <w:sz w:val="26"/>
          <w:szCs w:val="26"/>
        </w:rPr>
        <w:t>вакантных должностей гражданской службы, на замещение</w:t>
      </w:r>
    </w:p>
    <w:p w:rsidR="00021AF6" w:rsidRPr="001F25F8" w:rsidRDefault="00021AF6" w:rsidP="009C4B42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1F25F8">
        <w:rPr>
          <w:rFonts w:ascii="Times New Roman" w:hAnsi="Times New Roman" w:cs="Times New Roman"/>
          <w:b/>
          <w:sz w:val="26"/>
          <w:szCs w:val="26"/>
        </w:rPr>
        <w:t>которых</w:t>
      </w:r>
      <w:proofErr w:type="gramEnd"/>
      <w:r w:rsidRPr="001F25F8">
        <w:rPr>
          <w:rFonts w:ascii="Times New Roman" w:hAnsi="Times New Roman" w:cs="Times New Roman"/>
          <w:b/>
          <w:sz w:val="26"/>
          <w:szCs w:val="26"/>
        </w:rPr>
        <w:t xml:space="preserve"> объявлен конкурс</w:t>
      </w: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021AF6" w:rsidRPr="001F25F8" w:rsidTr="002065BD">
        <w:trPr>
          <w:cantSplit/>
        </w:trPr>
        <w:tc>
          <w:tcPr>
            <w:tcW w:w="1013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021AF6" w:rsidRPr="001F25F8" w:rsidRDefault="00021AF6" w:rsidP="009C4B42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25F8">
              <w:rPr>
                <w:rFonts w:ascii="Times New Roman" w:hAnsi="Times New Roman" w:cs="Times New Roman"/>
                <w:b/>
                <w:sz w:val="26"/>
                <w:szCs w:val="26"/>
              </w:rPr>
              <w:t>в Межрайонной инспекции Федеральной налоговой службы №5 по Брянской области:</w:t>
            </w:r>
          </w:p>
          <w:p w:rsidR="009C4B42" w:rsidRPr="001F25F8" w:rsidRDefault="009C4B42" w:rsidP="009C4B42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21AF6" w:rsidTr="002065BD"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F6" w:rsidRPr="001F25F8" w:rsidRDefault="00021AF6" w:rsidP="002065B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1F25F8">
              <w:rPr>
                <w:rFonts w:ascii="Times New Roman" w:hAnsi="Times New Roman" w:cs="Times New Roman"/>
                <w:b/>
                <w:sz w:val="26"/>
                <w:szCs w:val="28"/>
              </w:rPr>
              <w:t>Наименование отдела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F6" w:rsidRPr="001F25F8" w:rsidRDefault="00021AF6" w:rsidP="002065B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1F25F8">
              <w:rPr>
                <w:rFonts w:ascii="Times New Roman" w:hAnsi="Times New Roman" w:cs="Times New Roman"/>
                <w:b/>
                <w:sz w:val="26"/>
                <w:szCs w:val="28"/>
              </w:rPr>
              <w:t>Наименование вакантной должности</w:t>
            </w:r>
          </w:p>
        </w:tc>
      </w:tr>
      <w:tr w:rsidR="00796993" w:rsidTr="002065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9B5B28" w:rsidRDefault="009B5B28" w:rsidP="0079699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6993" w:rsidRDefault="009E4D34" w:rsidP="0079699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="006C212F">
              <w:rPr>
                <w:rFonts w:ascii="Times New Roman" w:hAnsi="Times New Roman" w:cs="Times New Roman"/>
                <w:sz w:val="28"/>
                <w:szCs w:val="28"/>
              </w:rPr>
              <w:t xml:space="preserve">камеральных проверок № </w:t>
            </w:r>
            <w:r w:rsidR="000D38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B5B28" w:rsidRPr="009B5B28" w:rsidRDefault="009B5B28" w:rsidP="0079699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  <w:vAlign w:val="center"/>
          </w:tcPr>
          <w:p w:rsidR="00796993" w:rsidRPr="009B5B28" w:rsidRDefault="0072586A" w:rsidP="0058438A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5B2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8438A">
              <w:rPr>
                <w:rFonts w:ascii="Times New Roman" w:hAnsi="Times New Roman" w:cs="Times New Roman"/>
                <w:sz w:val="28"/>
                <w:szCs w:val="28"/>
              </w:rPr>
              <w:t>Старший</w:t>
            </w:r>
            <w:r w:rsidR="005A7C92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9E4D34">
              <w:rPr>
                <w:rFonts w:ascii="Times New Roman" w:hAnsi="Times New Roman" w:cs="Times New Roman"/>
                <w:sz w:val="28"/>
                <w:szCs w:val="28"/>
              </w:rPr>
              <w:t>осударственный налоговый инспектор</w:t>
            </w:r>
          </w:p>
        </w:tc>
      </w:tr>
      <w:tr w:rsidR="007041CA" w:rsidTr="002065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041CA" w:rsidRDefault="007041CA" w:rsidP="0079699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1CA" w:rsidRDefault="007B6837" w:rsidP="0079699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="000D38B8">
              <w:rPr>
                <w:rFonts w:ascii="Times New Roman" w:hAnsi="Times New Roman" w:cs="Times New Roman"/>
                <w:sz w:val="28"/>
                <w:szCs w:val="28"/>
              </w:rPr>
              <w:t>камеральных проверок № 6</w:t>
            </w:r>
          </w:p>
          <w:p w:rsidR="007041CA" w:rsidRDefault="007041CA" w:rsidP="0079699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  <w:vAlign w:val="center"/>
          </w:tcPr>
          <w:p w:rsidR="007041CA" w:rsidRPr="009B5B28" w:rsidRDefault="007B6837" w:rsidP="0058438A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государственный налоговый инспектор</w:t>
            </w:r>
          </w:p>
        </w:tc>
      </w:tr>
      <w:tr w:rsidR="000D38B8" w:rsidTr="002065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0D38B8" w:rsidRDefault="000D38B8" w:rsidP="0079699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Контрольно-аналитический отдел</w:t>
            </w:r>
          </w:p>
        </w:tc>
        <w:tc>
          <w:tcPr>
            <w:tcW w:w="5069" w:type="dxa"/>
            <w:vAlign w:val="center"/>
          </w:tcPr>
          <w:p w:rsidR="000D38B8" w:rsidRDefault="000D38B8" w:rsidP="0058438A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Государственный налоговый инспектор</w:t>
            </w:r>
          </w:p>
        </w:tc>
      </w:tr>
      <w:tr w:rsidR="000D38B8" w:rsidTr="002065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0D38B8" w:rsidRDefault="000D38B8" w:rsidP="0079699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Правовой отдел</w:t>
            </w:r>
          </w:p>
        </w:tc>
        <w:tc>
          <w:tcPr>
            <w:tcW w:w="5069" w:type="dxa"/>
            <w:vAlign w:val="center"/>
          </w:tcPr>
          <w:p w:rsidR="000D38B8" w:rsidRDefault="000D38B8" w:rsidP="0058438A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Ведущий специалист-эксперт</w:t>
            </w:r>
          </w:p>
        </w:tc>
      </w:tr>
    </w:tbl>
    <w:p w:rsidR="00021AF6" w:rsidRPr="00700787" w:rsidRDefault="00021AF6" w:rsidP="00021AF6">
      <w:pPr>
        <w:pStyle w:val="ConsNonformat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21AF6" w:rsidRDefault="00021AF6" w:rsidP="00021AF6">
      <w:pPr>
        <w:pStyle w:val="ConsNonformat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21A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AF6" w:rsidRDefault="00021AF6" w:rsidP="00021AF6">
      <w:r>
        <w:separator/>
      </w:r>
    </w:p>
  </w:endnote>
  <w:endnote w:type="continuationSeparator" w:id="0">
    <w:p w:rsidR="00021AF6" w:rsidRDefault="00021AF6" w:rsidP="00021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AF6" w:rsidRDefault="00021AF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AF6" w:rsidRDefault="00021AF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AF6" w:rsidRDefault="00021AF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AF6" w:rsidRDefault="00021AF6" w:rsidP="00021AF6">
      <w:r>
        <w:separator/>
      </w:r>
    </w:p>
  </w:footnote>
  <w:footnote w:type="continuationSeparator" w:id="0">
    <w:p w:rsidR="00021AF6" w:rsidRDefault="00021AF6" w:rsidP="00021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AF6" w:rsidRDefault="00021AF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AF6" w:rsidRDefault="00021AF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AF6" w:rsidRDefault="00021AF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AF6"/>
    <w:rsid w:val="00021AF6"/>
    <w:rsid w:val="000D38B8"/>
    <w:rsid w:val="001E22A2"/>
    <w:rsid w:val="001F25F8"/>
    <w:rsid w:val="00395B92"/>
    <w:rsid w:val="003E1F4A"/>
    <w:rsid w:val="00463C0D"/>
    <w:rsid w:val="0058438A"/>
    <w:rsid w:val="00593A68"/>
    <w:rsid w:val="005A7C92"/>
    <w:rsid w:val="006C212F"/>
    <w:rsid w:val="006D2007"/>
    <w:rsid w:val="00700787"/>
    <w:rsid w:val="007041CA"/>
    <w:rsid w:val="0072586A"/>
    <w:rsid w:val="00796993"/>
    <w:rsid w:val="007B6837"/>
    <w:rsid w:val="008734BA"/>
    <w:rsid w:val="008F096D"/>
    <w:rsid w:val="009B5B28"/>
    <w:rsid w:val="009C3895"/>
    <w:rsid w:val="009C4B42"/>
    <w:rsid w:val="009E4D34"/>
    <w:rsid w:val="00B223C2"/>
    <w:rsid w:val="00B62210"/>
    <w:rsid w:val="00BC3F63"/>
    <w:rsid w:val="00D17CFC"/>
    <w:rsid w:val="00DB6C27"/>
    <w:rsid w:val="00DE3BBD"/>
    <w:rsid w:val="00FC791C"/>
    <w:rsid w:val="00FE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021A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21AF6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021A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1AF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021A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21AF6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021A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1AF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</Template>
  <TotalTime>0</TotalTime>
  <Pages>1</Pages>
  <Words>73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Ирина Витальевна Химченкова</dc:creator>
  <cp:lastModifiedBy>Химченкова Ирина Витальевна</cp:lastModifiedBy>
  <cp:revision>3</cp:revision>
  <cp:lastPrinted>2019-07-03T06:04:00Z</cp:lastPrinted>
  <dcterms:created xsi:type="dcterms:W3CDTF">2020-06-18T06:38:00Z</dcterms:created>
  <dcterms:modified xsi:type="dcterms:W3CDTF">2020-06-18T07:11:00Z</dcterms:modified>
</cp:coreProperties>
</file>