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E2" w:rsidRDefault="00E448E2">
      <w:pPr>
        <w:spacing w:after="1" w:line="200" w:lineRule="atLeast"/>
        <w:jc w:val="both"/>
        <w:outlineLvl w:val="0"/>
      </w:pPr>
    </w:p>
    <w:p w:rsidR="00E448E2" w:rsidRDefault="00E448E2">
      <w:pPr>
        <w:spacing w:after="1" w:line="200" w:lineRule="atLeast"/>
        <w:jc w:val="right"/>
        <w:outlineLvl w:val="0"/>
      </w:pPr>
      <w:bookmarkStart w:id="0" w:name="_GoBack"/>
      <w:bookmarkEnd w:id="0"/>
      <w:r>
        <w:rPr>
          <w:sz w:val="20"/>
        </w:rPr>
        <w:t>Приложение N 1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к Решению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Представительного Собрания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>Междуреченского муниципального района</w:t>
      </w:r>
    </w:p>
    <w:p w:rsidR="00E448E2" w:rsidRDefault="00E448E2">
      <w:pPr>
        <w:spacing w:after="1" w:line="200" w:lineRule="atLeast"/>
        <w:jc w:val="right"/>
      </w:pPr>
      <w:r>
        <w:rPr>
          <w:sz w:val="20"/>
        </w:rPr>
        <w:t xml:space="preserve">от 10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0"/>
          </w:rPr>
          <w:t>2016 г</w:t>
        </w:r>
      </w:smartTag>
      <w:r>
        <w:rPr>
          <w:sz w:val="20"/>
        </w:rPr>
        <w:t>. N 44</w:t>
      </w:r>
    </w:p>
    <w:p w:rsidR="00E448E2" w:rsidRDefault="00E448E2">
      <w:pPr>
        <w:spacing w:after="1" w:line="200" w:lineRule="atLeast"/>
        <w:jc w:val="both"/>
      </w:pPr>
    </w:p>
    <w:p w:rsidR="00E448E2" w:rsidRDefault="00E448E2">
      <w:pPr>
        <w:spacing w:after="1" w:line="200" w:lineRule="atLeast"/>
        <w:jc w:val="center"/>
      </w:pPr>
      <w:bookmarkStart w:id="1" w:name="P43"/>
      <w:bookmarkEnd w:id="1"/>
      <w:r>
        <w:rPr>
          <w:sz w:val="20"/>
        </w:rPr>
        <w:t>ПЕРЕЧЕНЬ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БЫТОВЫХ УСЛУГ, В ОТНОШЕНИИ КОТОРЫХ ПРИМЕНЯЕТСЯ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СИСТЕМА НАЛОГООБЛОЖЕНИЯ В ВИДЕ ЕДИНОГО НАЛОГА</w:t>
      </w:r>
    </w:p>
    <w:p w:rsidR="00E448E2" w:rsidRDefault="00E448E2">
      <w:pPr>
        <w:spacing w:after="1" w:line="200" w:lineRule="atLeast"/>
        <w:jc w:val="center"/>
      </w:pPr>
      <w:r>
        <w:rPr>
          <w:sz w:val="20"/>
        </w:rPr>
        <w:t>НА ВМЕНЕННЫЙ ДОХОД ДЛЯ ОТДЕЛЬНЫХ ВИДОВ ДЕЯТЕЛЬНОСТИ</w:t>
      </w:r>
    </w:p>
    <w:p w:rsidR="00E448E2" w:rsidRDefault="00E448E2">
      <w:pPr>
        <w:spacing w:after="1" w:line="20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Ремонт, окраска и пошив обуви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2.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Ремонт и пошив швейных, меховых и кожаных изделий, головных уборов и изделий текстильной галантереи; ремонт, пошив и вязание трикотажных изделий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3.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Ремонт часов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4.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Ремонт и изготовление ювелирных изделий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5.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6.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Ремонт и изготовление металлоизделий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7.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фотоателье, фот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и кинолабораторий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8.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организаций по прокату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9.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по химической чистке и крашению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10.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Ритуальные и обрядовые услуги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11.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парикмахерских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12.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Маникюр и педикюр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13.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Косметические услуги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14.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по ремонту и изготовление мебели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15.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бань, душевых, прачечных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16.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Граверные работы по металлу, стеклу, фарфору, дереву, керамике</w:t>
            </w:r>
          </w:p>
        </w:tc>
      </w:tr>
      <w:tr w:rsidR="00E448E2">
        <w:tc>
          <w:tcPr>
            <w:tcW w:w="567" w:type="dxa"/>
          </w:tcPr>
          <w:p w:rsidR="00E448E2" w:rsidRDefault="00E448E2">
            <w:pPr>
              <w:spacing w:after="1" w:line="200" w:lineRule="atLeast"/>
              <w:jc w:val="center"/>
            </w:pPr>
            <w:r>
              <w:rPr>
                <w:sz w:val="20"/>
              </w:rPr>
              <w:t>17.</w:t>
            </w:r>
          </w:p>
        </w:tc>
        <w:tc>
          <w:tcPr>
            <w:tcW w:w="8504" w:type="dxa"/>
          </w:tcPr>
          <w:p w:rsidR="00E448E2" w:rsidRDefault="00E448E2">
            <w:pPr>
              <w:spacing w:after="1" w:line="200" w:lineRule="atLeast"/>
            </w:pPr>
            <w:r>
              <w:rPr>
                <w:sz w:val="20"/>
              </w:rPr>
              <w:t>Услуги по ремонту и строительству жилья и других построек (кроме строительства индивидуальных домов)</w:t>
            </w:r>
          </w:p>
        </w:tc>
      </w:tr>
    </w:tbl>
    <w:p w:rsidR="00E448E2" w:rsidRDefault="00E448E2">
      <w:pPr>
        <w:spacing w:after="1" w:line="200" w:lineRule="atLeast"/>
        <w:jc w:val="both"/>
      </w:pPr>
    </w:p>
    <w:p w:rsidR="00E448E2" w:rsidRDefault="00E448E2">
      <w:pPr>
        <w:spacing w:after="1" w:line="200" w:lineRule="atLeast"/>
        <w:jc w:val="both"/>
      </w:pPr>
    </w:p>
    <w:p w:rsidR="00E448E2" w:rsidRDefault="00E448E2">
      <w:pPr>
        <w:spacing w:after="1" w:line="200" w:lineRule="atLeast"/>
        <w:jc w:val="both"/>
      </w:pPr>
    </w:p>
    <w:p w:rsidR="004F33D4" w:rsidRPr="00D36616" w:rsidRDefault="004F33D4" w:rsidP="00D36616">
      <w:pPr>
        <w:spacing w:after="1" w:line="200" w:lineRule="atLeast"/>
        <w:outlineLvl w:val="0"/>
        <w:rPr>
          <w:lang w:val="en-US"/>
        </w:rPr>
      </w:pPr>
    </w:p>
    <w:sectPr w:rsidR="004F33D4" w:rsidRPr="00D36616" w:rsidSect="00D36616">
      <w:headerReference w:type="even" r:id="rId8"/>
      <w:headerReference w:type="default" r:id="rId9"/>
      <w:pgSz w:w="11906" w:h="16838" w:code="9"/>
      <w:pgMar w:top="978" w:right="510" w:bottom="567" w:left="119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7D" w:rsidRDefault="00A61E7D">
      <w:r>
        <w:separator/>
      </w:r>
    </w:p>
  </w:endnote>
  <w:endnote w:type="continuationSeparator" w:id="0">
    <w:p w:rsidR="00A61E7D" w:rsidRDefault="00A6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7D" w:rsidRDefault="00A61E7D">
      <w:r>
        <w:separator/>
      </w:r>
    </w:p>
  </w:footnote>
  <w:footnote w:type="continuationSeparator" w:id="0">
    <w:p w:rsidR="00A61E7D" w:rsidRDefault="00A61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4C" w:rsidRDefault="00483A4C" w:rsidP="005659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83A4C" w:rsidRDefault="00483A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A4C" w:rsidRDefault="00483A4C" w:rsidP="005659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6616">
      <w:rPr>
        <w:rStyle w:val="a5"/>
        <w:noProof/>
      </w:rPr>
      <w:t>2</w:t>
    </w:r>
    <w:r>
      <w:rPr>
        <w:rStyle w:val="a5"/>
      </w:rPr>
      <w:fldChar w:fldCharType="end"/>
    </w:r>
  </w:p>
  <w:p w:rsidR="00483A4C" w:rsidRDefault="00483A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rawingGridVerticalSpacing w:val="17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53F"/>
    <w:rsid w:val="0003240F"/>
    <w:rsid w:val="00033FC9"/>
    <w:rsid w:val="000419B0"/>
    <w:rsid w:val="000446BC"/>
    <w:rsid w:val="000566CC"/>
    <w:rsid w:val="000801E7"/>
    <w:rsid w:val="00082044"/>
    <w:rsid w:val="000833B2"/>
    <w:rsid w:val="00093259"/>
    <w:rsid w:val="000A25C4"/>
    <w:rsid w:val="000B3663"/>
    <w:rsid w:val="000D03B2"/>
    <w:rsid w:val="000D1627"/>
    <w:rsid w:val="001356BC"/>
    <w:rsid w:val="00145FC1"/>
    <w:rsid w:val="00250D80"/>
    <w:rsid w:val="00251D0C"/>
    <w:rsid w:val="0026735A"/>
    <w:rsid w:val="00272E26"/>
    <w:rsid w:val="002B5CAF"/>
    <w:rsid w:val="002B7A56"/>
    <w:rsid w:val="002C1A94"/>
    <w:rsid w:val="002C44BC"/>
    <w:rsid w:val="002D0960"/>
    <w:rsid w:val="002D59A1"/>
    <w:rsid w:val="002D6735"/>
    <w:rsid w:val="002D6F08"/>
    <w:rsid w:val="00316606"/>
    <w:rsid w:val="003272F1"/>
    <w:rsid w:val="003345C7"/>
    <w:rsid w:val="003353AC"/>
    <w:rsid w:val="0033719B"/>
    <w:rsid w:val="0035542C"/>
    <w:rsid w:val="00362EBE"/>
    <w:rsid w:val="00371258"/>
    <w:rsid w:val="00372F3C"/>
    <w:rsid w:val="003735FA"/>
    <w:rsid w:val="00385C25"/>
    <w:rsid w:val="00397E70"/>
    <w:rsid w:val="003A4B49"/>
    <w:rsid w:val="003C7D67"/>
    <w:rsid w:val="003D1382"/>
    <w:rsid w:val="003D4F52"/>
    <w:rsid w:val="003E21B0"/>
    <w:rsid w:val="00401797"/>
    <w:rsid w:val="00462FB5"/>
    <w:rsid w:val="00483A4C"/>
    <w:rsid w:val="00486583"/>
    <w:rsid w:val="004874C3"/>
    <w:rsid w:val="004C040C"/>
    <w:rsid w:val="004F33D4"/>
    <w:rsid w:val="00500ED3"/>
    <w:rsid w:val="00503DCE"/>
    <w:rsid w:val="005070D7"/>
    <w:rsid w:val="0051442C"/>
    <w:rsid w:val="00522255"/>
    <w:rsid w:val="00545433"/>
    <w:rsid w:val="00555CF7"/>
    <w:rsid w:val="00561204"/>
    <w:rsid w:val="005639D0"/>
    <w:rsid w:val="005659DF"/>
    <w:rsid w:val="0059619B"/>
    <w:rsid w:val="005A71FF"/>
    <w:rsid w:val="005B4389"/>
    <w:rsid w:val="005B7F29"/>
    <w:rsid w:val="005C2487"/>
    <w:rsid w:val="005E77D7"/>
    <w:rsid w:val="005F2567"/>
    <w:rsid w:val="005F5E13"/>
    <w:rsid w:val="00616629"/>
    <w:rsid w:val="00617377"/>
    <w:rsid w:val="00617E1B"/>
    <w:rsid w:val="0065077E"/>
    <w:rsid w:val="00665F1D"/>
    <w:rsid w:val="006678BD"/>
    <w:rsid w:val="00680C2B"/>
    <w:rsid w:val="00681E5B"/>
    <w:rsid w:val="00693D23"/>
    <w:rsid w:val="006964B6"/>
    <w:rsid w:val="00697100"/>
    <w:rsid w:val="006A0FCB"/>
    <w:rsid w:val="006A65F7"/>
    <w:rsid w:val="006E1792"/>
    <w:rsid w:val="007030B2"/>
    <w:rsid w:val="00722CAB"/>
    <w:rsid w:val="00723B7B"/>
    <w:rsid w:val="00727F21"/>
    <w:rsid w:val="00737143"/>
    <w:rsid w:val="00773B8B"/>
    <w:rsid w:val="007F523C"/>
    <w:rsid w:val="00805F77"/>
    <w:rsid w:val="00811677"/>
    <w:rsid w:val="00823807"/>
    <w:rsid w:val="00831EF8"/>
    <w:rsid w:val="00841DD2"/>
    <w:rsid w:val="008442D1"/>
    <w:rsid w:val="00866DED"/>
    <w:rsid w:val="00883D1D"/>
    <w:rsid w:val="008909B3"/>
    <w:rsid w:val="008B5CD8"/>
    <w:rsid w:val="008C2E92"/>
    <w:rsid w:val="008D5B04"/>
    <w:rsid w:val="008E11C2"/>
    <w:rsid w:val="008E562A"/>
    <w:rsid w:val="008E7F07"/>
    <w:rsid w:val="008F6DD6"/>
    <w:rsid w:val="00902375"/>
    <w:rsid w:val="0090648D"/>
    <w:rsid w:val="00922943"/>
    <w:rsid w:val="00924BF2"/>
    <w:rsid w:val="00963552"/>
    <w:rsid w:val="0098537D"/>
    <w:rsid w:val="00986BCD"/>
    <w:rsid w:val="009A2C29"/>
    <w:rsid w:val="009A3211"/>
    <w:rsid w:val="009B0041"/>
    <w:rsid w:val="009B72AC"/>
    <w:rsid w:val="009D6ECE"/>
    <w:rsid w:val="009F3975"/>
    <w:rsid w:val="00A07EFB"/>
    <w:rsid w:val="00A27FE7"/>
    <w:rsid w:val="00A44B4C"/>
    <w:rsid w:val="00A61E7D"/>
    <w:rsid w:val="00A64053"/>
    <w:rsid w:val="00A70D96"/>
    <w:rsid w:val="00A8252D"/>
    <w:rsid w:val="00A938D8"/>
    <w:rsid w:val="00AB2D62"/>
    <w:rsid w:val="00AE2EA1"/>
    <w:rsid w:val="00AF6BBC"/>
    <w:rsid w:val="00AF7A7A"/>
    <w:rsid w:val="00B0216B"/>
    <w:rsid w:val="00B075C2"/>
    <w:rsid w:val="00B10570"/>
    <w:rsid w:val="00B32B78"/>
    <w:rsid w:val="00B53B3C"/>
    <w:rsid w:val="00B906D6"/>
    <w:rsid w:val="00BA04E1"/>
    <w:rsid w:val="00BC27E8"/>
    <w:rsid w:val="00BD136B"/>
    <w:rsid w:val="00BE3697"/>
    <w:rsid w:val="00BE7E84"/>
    <w:rsid w:val="00BF0E70"/>
    <w:rsid w:val="00BF7687"/>
    <w:rsid w:val="00C158FF"/>
    <w:rsid w:val="00C25F90"/>
    <w:rsid w:val="00C26994"/>
    <w:rsid w:val="00C45DD1"/>
    <w:rsid w:val="00C60699"/>
    <w:rsid w:val="00CB320C"/>
    <w:rsid w:val="00D048EA"/>
    <w:rsid w:val="00D36616"/>
    <w:rsid w:val="00D558EA"/>
    <w:rsid w:val="00D72326"/>
    <w:rsid w:val="00DB1D2E"/>
    <w:rsid w:val="00DB44D6"/>
    <w:rsid w:val="00DB4DA5"/>
    <w:rsid w:val="00DB6360"/>
    <w:rsid w:val="00DC2A6F"/>
    <w:rsid w:val="00DC4797"/>
    <w:rsid w:val="00E21FE6"/>
    <w:rsid w:val="00E312DB"/>
    <w:rsid w:val="00E42CE6"/>
    <w:rsid w:val="00E448E2"/>
    <w:rsid w:val="00E5310A"/>
    <w:rsid w:val="00E60573"/>
    <w:rsid w:val="00E96CDF"/>
    <w:rsid w:val="00EA0404"/>
    <w:rsid w:val="00EA561F"/>
    <w:rsid w:val="00EC653F"/>
    <w:rsid w:val="00EE0EDD"/>
    <w:rsid w:val="00F2407E"/>
    <w:rsid w:val="00F26278"/>
    <w:rsid w:val="00F56CAC"/>
    <w:rsid w:val="00F57E2F"/>
    <w:rsid w:val="00F63D39"/>
    <w:rsid w:val="00F673CC"/>
    <w:rsid w:val="00FD4668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character" w:customStyle="1" w:styleId="DefaultParagraphFont">
    <w:name w:val="Default Paragraph Font"/>
    <w:rsid w:val="00F2407E"/>
  </w:style>
  <w:style w:type="paragraph" w:customStyle="1" w:styleId="Normal">
    <w:name w:val="Normal"/>
    <w:rsid w:val="00CB3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5B4389"/>
    <w:rPr>
      <w:color w:val="0000FF"/>
      <w:u w:val="single"/>
    </w:rPr>
  </w:style>
  <w:style w:type="character" w:customStyle="1" w:styleId="DefaultParagraphFont">
    <w:name w:val="Default Paragraph Font"/>
    <w:rsid w:val="00F2407E"/>
  </w:style>
  <w:style w:type="paragraph" w:customStyle="1" w:styleId="Normal">
    <w:name w:val="Normal"/>
    <w:rsid w:val="00CB3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3529-00-071\&#1052;&#1086;&#1080;%20&#1076;&#1086;&#1082;&#1091;&#1084;&#1077;&#1085;&#1090;&#1099;\&#1042;&#1100;&#1102;&#1075;&#1080;&#1085;&#1086;&#1074;&#1072;\2016\&#1054;&#1090;&#1074;&#1077;&#1090;&#1099;%20&#1085;&#1072;%20&#1087;&#1080;&#1089;&#1100;&#1084;&#1072;\&#1048;&#1089;&#1093;&#1086;&#1076;_&#1087;&#1088;&#1086;&#1089;&#1090;%20&#1080;%20&#1101;&#1083;&#1077;&#1082;&#1090;&#1088;&#1086;&#1085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Исход_прост и электронка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1159</CharactersWithSpaces>
  <SharedDoc>false</SharedDoc>
  <HLinks>
    <vt:vector size="18" baseType="variant">
      <vt:variant>
        <vt:i4>131142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131142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131142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3529-00-071</dc:creator>
  <cp:lastModifiedBy>Семенова Алёна Алексеевна</cp:lastModifiedBy>
  <cp:revision>2</cp:revision>
  <cp:lastPrinted>2016-05-27T06:32:00Z</cp:lastPrinted>
  <dcterms:created xsi:type="dcterms:W3CDTF">2017-03-03T07:19:00Z</dcterms:created>
  <dcterms:modified xsi:type="dcterms:W3CDTF">2017-03-03T07:19:00Z</dcterms:modified>
</cp:coreProperties>
</file>