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8E2" w:rsidRDefault="00E448E2">
      <w:pPr>
        <w:spacing w:after="1" w:line="200" w:lineRule="atLeast"/>
        <w:jc w:val="both"/>
        <w:outlineLvl w:val="0"/>
      </w:pPr>
    </w:p>
    <w:p w:rsidR="00C25F90" w:rsidRDefault="00C25F90">
      <w:pPr>
        <w:spacing w:after="1" w:line="200" w:lineRule="atLeast"/>
        <w:jc w:val="right"/>
        <w:outlineLvl w:val="0"/>
        <w:rPr>
          <w:sz w:val="20"/>
        </w:rPr>
      </w:pPr>
    </w:p>
    <w:p w:rsidR="00E448E2" w:rsidRDefault="00E448E2">
      <w:pPr>
        <w:spacing w:after="1" w:line="200" w:lineRule="atLeast"/>
        <w:jc w:val="right"/>
        <w:outlineLvl w:val="0"/>
      </w:pPr>
      <w:r>
        <w:rPr>
          <w:sz w:val="20"/>
        </w:rPr>
        <w:t>Приложение N 2</w:t>
      </w:r>
    </w:p>
    <w:p w:rsidR="00E448E2" w:rsidRDefault="00E448E2">
      <w:pPr>
        <w:spacing w:after="1" w:line="200" w:lineRule="atLeast"/>
        <w:jc w:val="right"/>
      </w:pPr>
      <w:r>
        <w:rPr>
          <w:sz w:val="20"/>
        </w:rPr>
        <w:t>к Решению</w:t>
      </w:r>
    </w:p>
    <w:p w:rsidR="00E448E2" w:rsidRDefault="00E448E2">
      <w:pPr>
        <w:spacing w:after="1" w:line="200" w:lineRule="atLeast"/>
        <w:jc w:val="right"/>
      </w:pPr>
      <w:r>
        <w:rPr>
          <w:sz w:val="20"/>
        </w:rPr>
        <w:t>Представительного Собрания</w:t>
      </w:r>
    </w:p>
    <w:p w:rsidR="00E448E2" w:rsidRDefault="00E448E2">
      <w:pPr>
        <w:spacing w:after="1" w:line="200" w:lineRule="atLeast"/>
        <w:jc w:val="right"/>
      </w:pPr>
      <w:r>
        <w:rPr>
          <w:sz w:val="20"/>
        </w:rPr>
        <w:t>Междуреченского муниципального района</w:t>
      </w:r>
    </w:p>
    <w:p w:rsidR="00E448E2" w:rsidRDefault="00E448E2">
      <w:pPr>
        <w:spacing w:after="1" w:line="200" w:lineRule="atLeast"/>
        <w:jc w:val="right"/>
      </w:pPr>
      <w:r>
        <w:rPr>
          <w:sz w:val="20"/>
        </w:rPr>
        <w:t xml:space="preserve">от 10 ноября </w:t>
      </w:r>
      <w:smartTag w:uri="urn:schemas-microsoft-com:office:smarttags" w:element="metricconverter">
        <w:smartTagPr>
          <w:attr w:name="ProductID" w:val="2016 г"/>
        </w:smartTagPr>
        <w:r>
          <w:rPr>
            <w:sz w:val="20"/>
          </w:rPr>
          <w:t>2016 г</w:t>
        </w:r>
      </w:smartTag>
      <w:r>
        <w:rPr>
          <w:sz w:val="20"/>
        </w:rPr>
        <w:t>. N 44</w:t>
      </w:r>
    </w:p>
    <w:p w:rsidR="00E448E2" w:rsidRDefault="00E448E2">
      <w:pPr>
        <w:spacing w:after="1" w:line="200" w:lineRule="atLeast"/>
        <w:jc w:val="both"/>
      </w:pPr>
    </w:p>
    <w:p w:rsidR="00E448E2" w:rsidRDefault="00E448E2">
      <w:pPr>
        <w:spacing w:after="1" w:line="200" w:lineRule="atLeast"/>
        <w:jc w:val="center"/>
      </w:pPr>
      <w:bookmarkStart w:id="0" w:name="P93"/>
      <w:bookmarkEnd w:id="0"/>
      <w:r>
        <w:rPr>
          <w:sz w:val="20"/>
        </w:rPr>
        <w:t>ЗНАЧЕНИЯ</w:t>
      </w:r>
    </w:p>
    <w:p w:rsidR="00E448E2" w:rsidRDefault="00E448E2">
      <w:pPr>
        <w:spacing w:after="1" w:line="200" w:lineRule="atLeast"/>
        <w:jc w:val="center"/>
      </w:pPr>
      <w:r>
        <w:rPr>
          <w:sz w:val="20"/>
        </w:rPr>
        <w:t>КОЭФФИЦИЕНТА БАЗОВОЙ ДОХОДНОСТИ K2,</w:t>
      </w:r>
    </w:p>
    <w:p w:rsidR="00E448E2" w:rsidRDefault="00E448E2">
      <w:pPr>
        <w:spacing w:after="1" w:line="200" w:lineRule="atLeast"/>
        <w:jc w:val="center"/>
      </w:pPr>
      <w:r>
        <w:rPr>
          <w:sz w:val="20"/>
        </w:rPr>
        <w:t>ИСПОЛЬЗУЕМЫЕ ДЛЯ РАСЧЕТА СУММЫ ЕДИНОГО НАЛОГА</w:t>
      </w:r>
    </w:p>
    <w:p w:rsidR="00E448E2" w:rsidRDefault="00E448E2">
      <w:pPr>
        <w:spacing w:after="1" w:line="200" w:lineRule="atLeast"/>
        <w:jc w:val="center"/>
      </w:pPr>
      <w:r>
        <w:rPr>
          <w:sz w:val="20"/>
        </w:rPr>
        <w:t>НА ВМЕНЕННЫЙ ДОХОД ДЛЯ ОТДЕЛЬНЫХ ВИДОВ ДЕЯТЕЛЬНОСТИ</w:t>
      </w:r>
    </w:p>
    <w:p w:rsidR="00E448E2" w:rsidRDefault="00E448E2">
      <w:pPr>
        <w:spacing w:after="1" w:line="20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91"/>
        <w:gridCol w:w="1757"/>
        <w:gridCol w:w="1757"/>
        <w:gridCol w:w="1757"/>
      </w:tblGrid>
      <w:tr w:rsidR="00E448E2">
        <w:tc>
          <w:tcPr>
            <w:tcW w:w="8391" w:type="dxa"/>
            <w:vMerge w:val="restart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Виды предпринимательской деятельности</w:t>
            </w:r>
          </w:p>
        </w:tc>
        <w:tc>
          <w:tcPr>
            <w:tcW w:w="5271" w:type="dxa"/>
            <w:gridSpan w:val="3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Значение коэффициента K2</w:t>
            </w:r>
          </w:p>
        </w:tc>
      </w:tr>
      <w:tr w:rsidR="00E448E2">
        <w:tc>
          <w:tcPr>
            <w:tcW w:w="8391" w:type="dxa"/>
            <w:vMerge/>
          </w:tcPr>
          <w:p w:rsidR="00E448E2" w:rsidRDefault="00E448E2"/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 xml:space="preserve">в населенных пунктах с численностью населения свыше 500 человек </w:t>
            </w:r>
            <w:hyperlink w:anchor="P260" w:history="1">
              <w:r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 xml:space="preserve">в населенных пунктах с численностью населения от 101 до 500 человек </w:t>
            </w:r>
            <w:hyperlink w:anchor="P260" w:history="1">
              <w:r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 xml:space="preserve">в населенных пунктах с численностью населения до 100 человек </w:t>
            </w:r>
            <w:hyperlink w:anchor="P260" w:history="1">
              <w:r>
                <w:rPr>
                  <w:color w:val="0000FF"/>
                  <w:sz w:val="20"/>
                </w:rPr>
                <w:t>&lt;*&gt;</w:t>
              </w:r>
            </w:hyperlink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4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1. Оказание бытовых услуг</w:t>
            </w:r>
          </w:p>
        </w:tc>
        <w:tc>
          <w:tcPr>
            <w:tcW w:w="5271" w:type="dxa"/>
            <w:gridSpan w:val="3"/>
          </w:tcPr>
          <w:p w:rsidR="00E448E2" w:rsidRDefault="00E448E2">
            <w:pPr>
              <w:spacing w:after="1" w:line="200" w:lineRule="atLeast"/>
            </w:pP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1.1. Ремонт и изготовление ювелирных изделий, услуги по ремонту и строительству жилья и других построек (кроме строительства индивидуальных домов)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0.3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1.2. Ремонт и техническое обслуживание бытовой радиоэлектронной аппаратуры, бытовых машин и бытовых приборов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0.3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1.3. Услуги по прокату; услуги по химической чистке и крашению; ритуальные и обрядовые услуги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1.4. Ремонт часов; услуги фотоателье, фот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>, кинолабораторий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1.5. Изготовление и ремонт металлоизделий; ремонт мебели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0.3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1.6. Граверные работы по металлу, стеклу, фарфору, дереву, керамике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0.3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1.7. Ремонт, окраска и пошив обуви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0.005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0.005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lastRenderedPageBreak/>
              <w:t>1.8. Ремонт и пошив швейных, меховых и кожаных изделий, головных уборов и изделий текстильной галантереи, ремонт, пошив и вязание трикотажных изделий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0.15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0.15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1.9. Услуги парикмахерских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0.5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1.10. Маникюр и педикюр, косметические услуги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0.5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1.11. Услуги бань, душевых, прачечных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0.15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1.12. Оказание ветеринарных услуг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1.13. Оказание услуг по ремонту, техническому обслуживанию и мойке автомототранспортных средств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1.0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1.0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1.0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1.14. 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2. Оказание автотранспортных услуг</w:t>
            </w:r>
          </w:p>
        </w:tc>
        <w:tc>
          <w:tcPr>
            <w:tcW w:w="5271" w:type="dxa"/>
            <w:gridSpan w:val="3"/>
          </w:tcPr>
          <w:p w:rsidR="00E448E2" w:rsidRDefault="00E448E2">
            <w:pPr>
              <w:spacing w:after="1" w:line="200" w:lineRule="atLeast"/>
            </w:pP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2.1. Оказание автотранспортных услуг по перевозке грузов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2.2. Оказание автотранспортных услуг по перевозке пассажиров автобусами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2.3. Оказание автотранспортных услуг по перевозке пассажиров легковыми автомобилями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3. Розничная торговля, осуществляемая через объекты стационарной торговой сети, не имеющие торговых залов, а также объекты нестационарной торговой сети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</w:pP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</w:pP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</w:pP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3.1. Развозная и разносная розничная торговля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3.2. 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места: не превышает 5 квадратных метров, превышает 5 квадратных метров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 xml:space="preserve">3.3. </w:t>
            </w:r>
            <w:proofErr w:type="gramStart"/>
            <w:r>
              <w:rPr>
                <w:sz w:val="20"/>
              </w:rPr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 (прилавков, палаток, ларьков, контейнеров, боксов и других объектов), а также объектов организации общественного питания, не имеющих залов обслуживания посетителей, если площадь: не превышает 5 квадратных метров, превышает 5 квадратных метров</w:t>
            </w:r>
            <w:proofErr w:type="gramEnd"/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0.45</w:t>
            </w:r>
          </w:p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0.45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0.45</w:t>
            </w:r>
          </w:p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0.45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0.45</w:t>
            </w:r>
          </w:p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0.45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 xml:space="preserve">3.4. 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</w:t>
            </w:r>
            <w:r>
              <w:rPr>
                <w:sz w:val="20"/>
              </w:rPr>
              <w:lastRenderedPageBreak/>
              <w:t>объектов организации общественного питания, если площадь земельного участка: не превышает 10 квадратных метров, превышает 10 квадратных метров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lastRenderedPageBreak/>
              <w:t>0.2</w:t>
            </w:r>
          </w:p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lastRenderedPageBreak/>
              <w:t>3.5. Реализация товаров с использованием торговых автоматов: торговля продовольственными товарами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торговля непродовольственными товарами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0.3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0.05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0.02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4. Оказание услуг общественного питания, осуществляемых через объекты организаций общественного питания с площадью зала обслуживания посетителей не более 150 квадратных метров по каждому объекту организации общественного питания</w:t>
            </w:r>
          </w:p>
        </w:tc>
        <w:tc>
          <w:tcPr>
            <w:tcW w:w="5271" w:type="dxa"/>
            <w:gridSpan w:val="3"/>
          </w:tcPr>
          <w:p w:rsidR="00E448E2" w:rsidRDefault="00E448E2">
            <w:pPr>
              <w:spacing w:after="1" w:line="200" w:lineRule="atLeast"/>
            </w:pP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4.1. Кафе, закусочная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4.2. Столовая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4.3. Ресторан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0.3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0.3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0.3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5. Оказание услуг общественного питания через объекты организаций общественного питания, не имеющие залов обслуживания посетителей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6. Распространение наружной рекламы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</w:pP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</w:pP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</w:pP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6.1. Распространение наружной рекламы 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0.4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6.2. Распространение наружной рекламы с использованием рекламных конструкций с автоматической сменой изображения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0.4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6.3. Распространение наружной рекламы посредством электронных табло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6.4 Размещение рекламы на транспортных средствах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</w:tr>
      <w:tr w:rsidR="00E448E2">
        <w:tc>
          <w:tcPr>
            <w:tcW w:w="839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7. Оказание услуг по временному размещению и проживанию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  <w:tc>
          <w:tcPr>
            <w:tcW w:w="175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</w:t>
            </w:r>
          </w:p>
        </w:tc>
      </w:tr>
    </w:tbl>
    <w:p w:rsidR="00E448E2" w:rsidRDefault="00E448E2">
      <w:pPr>
        <w:spacing w:after="1" w:line="200" w:lineRule="atLeast"/>
        <w:ind w:firstLine="540"/>
        <w:jc w:val="both"/>
      </w:pPr>
      <w:r>
        <w:rPr>
          <w:sz w:val="20"/>
        </w:rPr>
        <w:t>--------------------------------</w:t>
      </w:r>
    </w:p>
    <w:p w:rsidR="00E448E2" w:rsidRDefault="00E448E2">
      <w:pPr>
        <w:spacing w:after="1" w:line="200" w:lineRule="atLeast"/>
        <w:ind w:firstLine="540"/>
        <w:jc w:val="both"/>
      </w:pPr>
      <w:bookmarkStart w:id="1" w:name="P260"/>
      <w:bookmarkEnd w:id="1"/>
      <w:r>
        <w:rPr>
          <w:sz w:val="20"/>
        </w:rPr>
        <w:t>&lt;*&gt; Численность населения населенных пунктов района определяется в соответствии со статистическим сборником Вологодского областного комитета государственной статистики "Населенные пункты Вологодской области. Итоги Всероссийской переписи населения 2010 года".</w:t>
      </w:r>
    </w:p>
    <w:p w:rsidR="00E448E2" w:rsidRDefault="00E448E2">
      <w:pPr>
        <w:spacing w:after="1" w:line="200" w:lineRule="atLeast"/>
        <w:ind w:firstLine="540"/>
        <w:jc w:val="both"/>
      </w:pPr>
      <w:r>
        <w:rPr>
          <w:sz w:val="20"/>
        </w:rPr>
        <w:t>&lt;**&gt; За исключением оказания услуг общественного питания учреждениями образования, здравоохранения и социального обеспечения.</w:t>
      </w:r>
    </w:p>
    <w:p w:rsidR="00E448E2" w:rsidRDefault="00E448E2">
      <w:pPr>
        <w:spacing w:after="1" w:line="200" w:lineRule="atLeast"/>
        <w:jc w:val="both"/>
      </w:pPr>
    </w:p>
    <w:p w:rsidR="00E448E2" w:rsidRDefault="00E448E2">
      <w:pPr>
        <w:spacing w:after="1" w:line="200" w:lineRule="atLeast"/>
        <w:jc w:val="both"/>
      </w:pPr>
    </w:p>
    <w:p w:rsidR="00E448E2" w:rsidRPr="00F12243" w:rsidRDefault="00E448E2">
      <w:pPr>
        <w:spacing w:after="1" w:line="200" w:lineRule="atLeast"/>
        <w:jc w:val="both"/>
        <w:rPr>
          <w:lang w:val="en-US"/>
        </w:rPr>
      </w:pPr>
      <w:bookmarkStart w:id="2" w:name="_GoBack"/>
      <w:bookmarkEnd w:id="2"/>
    </w:p>
    <w:sectPr w:rsidR="00E448E2" w:rsidRPr="00F12243" w:rsidSect="00E448E2">
      <w:headerReference w:type="even" r:id="rId8"/>
      <w:headerReference w:type="default" r:id="rId9"/>
      <w:pgSz w:w="16838" w:h="11906" w:orient="landscape" w:code="9"/>
      <w:pgMar w:top="1191" w:right="978" w:bottom="510" w:left="567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E7D" w:rsidRDefault="00A61E7D">
      <w:r>
        <w:separator/>
      </w:r>
    </w:p>
  </w:endnote>
  <w:endnote w:type="continuationSeparator" w:id="0">
    <w:p w:rsidR="00A61E7D" w:rsidRDefault="00A61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E7D" w:rsidRDefault="00A61E7D">
      <w:r>
        <w:separator/>
      </w:r>
    </w:p>
  </w:footnote>
  <w:footnote w:type="continuationSeparator" w:id="0">
    <w:p w:rsidR="00A61E7D" w:rsidRDefault="00A61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A4C" w:rsidRDefault="00483A4C" w:rsidP="005659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83A4C" w:rsidRDefault="00483A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A4C" w:rsidRDefault="00483A4C" w:rsidP="005659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2243">
      <w:rPr>
        <w:rStyle w:val="a5"/>
        <w:noProof/>
      </w:rPr>
      <w:t>3</w:t>
    </w:r>
    <w:r>
      <w:rPr>
        <w:rStyle w:val="a5"/>
      </w:rPr>
      <w:fldChar w:fldCharType="end"/>
    </w:r>
  </w:p>
  <w:p w:rsidR="00483A4C" w:rsidRDefault="00483A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rawingGridVerticalSpacing w:val="177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53F"/>
    <w:rsid w:val="0003240F"/>
    <w:rsid w:val="00033FC9"/>
    <w:rsid w:val="000419B0"/>
    <w:rsid w:val="000446BC"/>
    <w:rsid w:val="000566CC"/>
    <w:rsid w:val="000801E7"/>
    <w:rsid w:val="00082044"/>
    <w:rsid w:val="000833B2"/>
    <w:rsid w:val="00093259"/>
    <w:rsid w:val="000A25C4"/>
    <w:rsid w:val="000B3663"/>
    <w:rsid w:val="000D03B2"/>
    <w:rsid w:val="000D1627"/>
    <w:rsid w:val="001356BC"/>
    <w:rsid w:val="00145FC1"/>
    <w:rsid w:val="00250D80"/>
    <w:rsid w:val="00251D0C"/>
    <w:rsid w:val="0026735A"/>
    <w:rsid w:val="00272E26"/>
    <w:rsid w:val="002B5CAF"/>
    <w:rsid w:val="002B7A56"/>
    <w:rsid w:val="002C1A94"/>
    <w:rsid w:val="002C44BC"/>
    <w:rsid w:val="002D0960"/>
    <w:rsid w:val="002D59A1"/>
    <w:rsid w:val="002D6735"/>
    <w:rsid w:val="002D6F08"/>
    <w:rsid w:val="00316606"/>
    <w:rsid w:val="003272F1"/>
    <w:rsid w:val="003345C7"/>
    <w:rsid w:val="003353AC"/>
    <w:rsid w:val="0033719B"/>
    <w:rsid w:val="0035542C"/>
    <w:rsid w:val="00362EBE"/>
    <w:rsid w:val="00371258"/>
    <w:rsid w:val="00372F3C"/>
    <w:rsid w:val="003735FA"/>
    <w:rsid w:val="00385C25"/>
    <w:rsid w:val="00397E70"/>
    <w:rsid w:val="003A4B49"/>
    <w:rsid w:val="003C7D67"/>
    <w:rsid w:val="003D1382"/>
    <w:rsid w:val="003D4F52"/>
    <w:rsid w:val="003E21B0"/>
    <w:rsid w:val="00401797"/>
    <w:rsid w:val="00462FB5"/>
    <w:rsid w:val="00483A4C"/>
    <w:rsid w:val="00486583"/>
    <w:rsid w:val="004874C3"/>
    <w:rsid w:val="004C040C"/>
    <w:rsid w:val="004F33D4"/>
    <w:rsid w:val="00500ED3"/>
    <w:rsid w:val="00503DCE"/>
    <w:rsid w:val="005070D7"/>
    <w:rsid w:val="0051442C"/>
    <w:rsid w:val="00522255"/>
    <w:rsid w:val="00545433"/>
    <w:rsid w:val="00555CF7"/>
    <w:rsid w:val="00561204"/>
    <w:rsid w:val="005639D0"/>
    <w:rsid w:val="005659DF"/>
    <w:rsid w:val="0059619B"/>
    <w:rsid w:val="005A71FF"/>
    <w:rsid w:val="005B4389"/>
    <w:rsid w:val="005B7F29"/>
    <w:rsid w:val="005C2487"/>
    <w:rsid w:val="005E77D7"/>
    <w:rsid w:val="005F2567"/>
    <w:rsid w:val="005F5E13"/>
    <w:rsid w:val="00616629"/>
    <w:rsid w:val="00617377"/>
    <w:rsid w:val="00617E1B"/>
    <w:rsid w:val="0065077E"/>
    <w:rsid w:val="00665F1D"/>
    <w:rsid w:val="006678BD"/>
    <w:rsid w:val="00680C2B"/>
    <w:rsid w:val="00681E5B"/>
    <w:rsid w:val="00693D23"/>
    <w:rsid w:val="006964B6"/>
    <w:rsid w:val="00697100"/>
    <w:rsid w:val="006A0FCB"/>
    <w:rsid w:val="006A65F7"/>
    <w:rsid w:val="006E1792"/>
    <w:rsid w:val="007030B2"/>
    <w:rsid w:val="00722CAB"/>
    <w:rsid w:val="00723B7B"/>
    <w:rsid w:val="00727F21"/>
    <w:rsid w:val="00737143"/>
    <w:rsid w:val="00773B8B"/>
    <w:rsid w:val="007F523C"/>
    <w:rsid w:val="00805F77"/>
    <w:rsid w:val="00811677"/>
    <w:rsid w:val="00823807"/>
    <w:rsid w:val="00831EF8"/>
    <w:rsid w:val="00841DD2"/>
    <w:rsid w:val="008442D1"/>
    <w:rsid w:val="00866DED"/>
    <w:rsid w:val="00883D1D"/>
    <w:rsid w:val="008909B3"/>
    <w:rsid w:val="008B5CD8"/>
    <w:rsid w:val="008C2E92"/>
    <w:rsid w:val="008D5B04"/>
    <w:rsid w:val="008E11C2"/>
    <w:rsid w:val="008E562A"/>
    <w:rsid w:val="008E7F07"/>
    <w:rsid w:val="008F6DD6"/>
    <w:rsid w:val="00902375"/>
    <w:rsid w:val="0090648D"/>
    <w:rsid w:val="00922943"/>
    <w:rsid w:val="00924BF2"/>
    <w:rsid w:val="00963552"/>
    <w:rsid w:val="0098537D"/>
    <w:rsid w:val="00986BCD"/>
    <w:rsid w:val="009A2C29"/>
    <w:rsid w:val="009A3211"/>
    <w:rsid w:val="009B0041"/>
    <w:rsid w:val="009B72AC"/>
    <w:rsid w:val="009D6ECE"/>
    <w:rsid w:val="009F3975"/>
    <w:rsid w:val="00A07EFB"/>
    <w:rsid w:val="00A27FE7"/>
    <w:rsid w:val="00A44B4C"/>
    <w:rsid w:val="00A61E7D"/>
    <w:rsid w:val="00A64053"/>
    <w:rsid w:val="00A70D96"/>
    <w:rsid w:val="00A8252D"/>
    <w:rsid w:val="00A938D8"/>
    <w:rsid w:val="00AB2D62"/>
    <w:rsid w:val="00AE2EA1"/>
    <w:rsid w:val="00AF6BBC"/>
    <w:rsid w:val="00AF7A7A"/>
    <w:rsid w:val="00B0216B"/>
    <w:rsid w:val="00B075C2"/>
    <w:rsid w:val="00B10570"/>
    <w:rsid w:val="00B32B78"/>
    <w:rsid w:val="00B53B3C"/>
    <w:rsid w:val="00B906D6"/>
    <w:rsid w:val="00BA04E1"/>
    <w:rsid w:val="00BC27E8"/>
    <w:rsid w:val="00BD136B"/>
    <w:rsid w:val="00BE3697"/>
    <w:rsid w:val="00BE7E84"/>
    <w:rsid w:val="00BF0E70"/>
    <w:rsid w:val="00BF7687"/>
    <w:rsid w:val="00C158FF"/>
    <w:rsid w:val="00C25F90"/>
    <w:rsid w:val="00C26994"/>
    <w:rsid w:val="00C45DD1"/>
    <w:rsid w:val="00C60699"/>
    <w:rsid w:val="00CB320C"/>
    <w:rsid w:val="00D048EA"/>
    <w:rsid w:val="00D558EA"/>
    <w:rsid w:val="00D72326"/>
    <w:rsid w:val="00DB1D2E"/>
    <w:rsid w:val="00DB44D6"/>
    <w:rsid w:val="00DB4DA5"/>
    <w:rsid w:val="00DB6360"/>
    <w:rsid w:val="00DC2A6F"/>
    <w:rsid w:val="00DC4797"/>
    <w:rsid w:val="00E21FE6"/>
    <w:rsid w:val="00E312DB"/>
    <w:rsid w:val="00E42CE6"/>
    <w:rsid w:val="00E448E2"/>
    <w:rsid w:val="00E5310A"/>
    <w:rsid w:val="00E60573"/>
    <w:rsid w:val="00E96CDF"/>
    <w:rsid w:val="00EA0404"/>
    <w:rsid w:val="00EA561F"/>
    <w:rsid w:val="00EC653F"/>
    <w:rsid w:val="00EE0EDD"/>
    <w:rsid w:val="00F12243"/>
    <w:rsid w:val="00F2407E"/>
    <w:rsid w:val="00F26278"/>
    <w:rsid w:val="00F56CAC"/>
    <w:rsid w:val="00F57E2F"/>
    <w:rsid w:val="00F63D39"/>
    <w:rsid w:val="00F673CC"/>
    <w:rsid w:val="00FD4668"/>
    <w:rsid w:val="00FE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basedOn w:val="a0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5B4389"/>
    <w:rPr>
      <w:color w:val="0000FF"/>
      <w:u w:val="single"/>
    </w:rPr>
  </w:style>
  <w:style w:type="character" w:customStyle="1" w:styleId="DefaultParagraphFont">
    <w:name w:val="Default Paragraph Font"/>
    <w:rsid w:val="00F2407E"/>
  </w:style>
  <w:style w:type="paragraph" w:customStyle="1" w:styleId="Normal">
    <w:name w:val="Normal"/>
    <w:rsid w:val="00CB32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basedOn w:val="a0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5B4389"/>
    <w:rPr>
      <w:color w:val="0000FF"/>
      <w:u w:val="single"/>
    </w:rPr>
  </w:style>
  <w:style w:type="character" w:customStyle="1" w:styleId="DefaultParagraphFont">
    <w:name w:val="Default Paragraph Font"/>
    <w:rsid w:val="00F2407E"/>
  </w:style>
  <w:style w:type="paragraph" w:customStyle="1" w:styleId="Normal">
    <w:name w:val="Normal"/>
    <w:rsid w:val="00CB3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3529-00-071\&#1052;&#1086;&#1080;%20&#1076;&#1086;&#1082;&#1091;&#1084;&#1077;&#1085;&#1090;&#1099;\&#1042;&#1100;&#1102;&#1075;&#1080;&#1085;&#1086;&#1074;&#1072;\2016\&#1054;&#1090;&#1074;&#1077;&#1090;&#1099;%20&#1085;&#1072;%20&#1087;&#1080;&#1089;&#1100;&#1084;&#1072;\&#1048;&#1089;&#1093;&#1086;&#1076;_&#1087;&#1088;&#1086;&#1089;&#1090;%20&#1080;%20&#1101;&#1083;&#1077;&#1082;&#1090;&#1088;&#1086;&#1085;&#1082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Исход_прост и электронка</Template>
  <TotalTime>0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5180</CharactersWithSpaces>
  <SharedDoc>false</SharedDoc>
  <HLinks>
    <vt:vector size="18" baseType="variant">
      <vt:variant>
        <vt:i4>131142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P260</vt:lpwstr>
      </vt:variant>
      <vt:variant>
        <vt:i4>131142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P260</vt:lpwstr>
      </vt:variant>
      <vt:variant>
        <vt:i4>131142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P260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3529-00-071</dc:creator>
  <cp:lastModifiedBy>Семенова Алёна Алексеевна</cp:lastModifiedBy>
  <cp:revision>2</cp:revision>
  <cp:lastPrinted>2016-05-27T06:32:00Z</cp:lastPrinted>
  <dcterms:created xsi:type="dcterms:W3CDTF">2017-03-03T07:19:00Z</dcterms:created>
  <dcterms:modified xsi:type="dcterms:W3CDTF">2017-03-03T07:19:00Z</dcterms:modified>
</cp:coreProperties>
</file>