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AD0" w:rsidRPr="00C17416" w:rsidRDefault="00912AD0" w:rsidP="00446693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40CD4">
        <w:rPr>
          <w:rFonts w:ascii="Times New Roman" w:hAnsi="Times New Roman" w:cs="Times New Roman"/>
          <w:b/>
          <w:sz w:val="22"/>
          <w:szCs w:val="22"/>
        </w:rPr>
        <w:t xml:space="preserve">Согласие на обработку персональных данных федерального </w:t>
      </w:r>
      <w:r w:rsidRPr="00C17416">
        <w:rPr>
          <w:rFonts w:ascii="Times New Roman" w:hAnsi="Times New Roman" w:cs="Times New Roman"/>
          <w:b/>
          <w:sz w:val="22"/>
          <w:szCs w:val="22"/>
        </w:rPr>
        <w:t>государственного</w:t>
      </w:r>
    </w:p>
    <w:p w:rsidR="00912AD0" w:rsidRDefault="00912AD0" w:rsidP="00446693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C17416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446693">
        <w:rPr>
          <w:rFonts w:ascii="Times New Roman" w:hAnsi="Times New Roman" w:cs="Times New Roman"/>
          <w:b/>
          <w:sz w:val="22"/>
          <w:szCs w:val="22"/>
        </w:rPr>
        <w:t xml:space="preserve">, граждан, </w:t>
      </w:r>
    </w:p>
    <w:p w:rsidR="00912AD0" w:rsidRPr="00446693" w:rsidRDefault="00912AD0" w:rsidP="00446693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446693">
        <w:rPr>
          <w:rFonts w:ascii="Times New Roman" w:hAnsi="Times New Roman" w:cs="Times New Roman"/>
          <w:b/>
          <w:sz w:val="22"/>
          <w:szCs w:val="22"/>
        </w:rPr>
        <w:t>претендующих на замещение должностей федеральной государственной гражданской службы</w:t>
      </w:r>
    </w:p>
    <w:p w:rsidR="00912AD0" w:rsidRPr="00936649" w:rsidRDefault="00912AD0" w:rsidP="00446693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 xml:space="preserve"> (подчеркнуть  нужное)</w:t>
      </w:r>
    </w:p>
    <w:p w:rsidR="00912AD0" w:rsidRPr="003E3C8A" w:rsidRDefault="00912AD0" w:rsidP="003E3C8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2AD0" w:rsidRPr="003E3C8A" w:rsidRDefault="00912AD0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12AD0" w:rsidRPr="003E3C8A" w:rsidRDefault="00912AD0" w:rsidP="00FA1FE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</w:t>
      </w:r>
      <w:r w:rsidRPr="00FA1FED">
        <w:rPr>
          <w:rFonts w:ascii="Times New Roman" w:hAnsi="Times New Roman" w:cs="Times New Roman"/>
          <w:sz w:val="24"/>
          <w:szCs w:val="24"/>
        </w:rPr>
        <w:t xml:space="preserve">г. Рязань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A1FED">
        <w:rPr>
          <w:rFonts w:ascii="Times New Roman" w:hAnsi="Times New Roman" w:cs="Times New Roman"/>
          <w:sz w:val="24"/>
          <w:szCs w:val="24"/>
        </w:rPr>
        <w:t xml:space="preserve">  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1FED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1FE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____</w:t>
      </w:r>
      <w:r w:rsidRPr="003E3C8A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_____ </w:t>
      </w:r>
      <w:smartTag w:uri="urn:schemas-microsoft-com:office:smarttags" w:element="metricconverter">
        <w:smartTagPr>
          <w:attr w:name="ProductID" w:val="2017 г"/>
        </w:smartTagPr>
        <w:r>
          <w:rPr>
            <w:rFonts w:ascii="Times New Roman" w:hAnsi="Times New Roman" w:cs="Times New Roman"/>
            <w:sz w:val="24"/>
            <w:szCs w:val="24"/>
          </w:rPr>
          <w:t>2</w:t>
        </w:r>
        <w:r w:rsidRPr="003E3C8A">
          <w:rPr>
            <w:rFonts w:ascii="Times New Roman" w:hAnsi="Times New Roman" w:cs="Times New Roman"/>
            <w:sz w:val="24"/>
            <w:szCs w:val="24"/>
          </w:rPr>
          <w:t>0</w:t>
        </w:r>
        <w:r>
          <w:rPr>
            <w:rFonts w:ascii="Times New Roman" w:hAnsi="Times New Roman" w:cs="Times New Roman"/>
            <w:sz w:val="24"/>
            <w:szCs w:val="24"/>
          </w:rPr>
          <w:t>17</w:t>
        </w:r>
        <w:r w:rsidRPr="003E3C8A">
          <w:rPr>
            <w:rFonts w:ascii="Times New Roman" w:hAnsi="Times New Roman" w:cs="Times New Roman"/>
            <w:sz w:val="24"/>
            <w:szCs w:val="24"/>
          </w:rPr>
          <w:t xml:space="preserve"> г</w:t>
        </w:r>
      </w:smartTag>
      <w:r w:rsidRPr="003E3C8A">
        <w:rPr>
          <w:rFonts w:ascii="Times New Roman" w:hAnsi="Times New Roman" w:cs="Times New Roman"/>
          <w:sz w:val="24"/>
          <w:szCs w:val="24"/>
        </w:rPr>
        <w:t>.</w:t>
      </w:r>
    </w:p>
    <w:p w:rsidR="00912AD0" w:rsidRPr="003E3C8A" w:rsidRDefault="00912AD0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12AD0" w:rsidRPr="003E3C8A" w:rsidRDefault="00912AD0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912AD0" w:rsidRPr="00240E73" w:rsidRDefault="00912AD0" w:rsidP="00240E73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240E73">
        <w:rPr>
          <w:rFonts w:ascii="Times New Roman" w:hAnsi="Times New Roman" w:cs="Times New Roman"/>
          <w:sz w:val="18"/>
          <w:szCs w:val="18"/>
        </w:rPr>
        <w:t>(фамилия, имя, отчество)</w:t>
      </w:r>
    </w:p>
    <w:p w:rsidR="00912AD0" w:rsidRPr="003E3C8A" w:rsidRDefault="00912AD0" w:rsidP="0050479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зарегистрированный(ая)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Pr="003E3C8A">
        <w:rPr>
          <w:rFonts w:ascii="Times New Roman" w:hAnsi="Times New Roman" w:cs="Times New Roman"/>
          <w:sz w:val="24"/>
          <w:szCs w:val="24"/>
        </w:rPr>
        <w:t>:________________________________________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3E3C8A">
        <w:rPr>
          <w:rFonts w:ascii="Times New Roman" w:hAnsi="Times New Roman" w:cs="Times New Roman"/>
          <w:sz w:val="24"/>
          <w:szCs w:val="24"/>
        </w:rPr>
        <w:t>_</w:t>
      </w:r>
    </w:p>
    <w:p w:rsidR="00912AD0" w:rsidRPr="003E3C8A" w:rsidRDefault="00912AD0" w:rsidP="005D3EE1">
      <w:pPr>
        <w:pStyle w:val="ConsPlusNonformat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3E3C8A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3E3C8A">
        <w:rPr>
          <w:rFonts w:ascii="Times New Roman" w:hAnsi="Times New Roman" w:cs="Times New Roman"/>
          <w:sz w:val="24"/>
          <w:szCs w:val="24"/>
        </w:rPr>
        <w:t>__,</w:t>
      </w:r>
    </w:p>
    <w:p w:rsidR="00912AD0" w:rsidRDefault="00912AD0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12AD0" w:rsidRPr="003E3C8A" w:rsidRDefault="00912AD0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 xml:space="preserve">__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3E3C8A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3E3C8A">
        <w:rPr>
          <w:rFonts w:ascii="Times New Roman" w:hAnsi="Times New Roman" w:cs="Times New Roman"/>
          <w:sz w:val="24"/>
          <w:szCs w:val="24"/>
        </w:rPr>
        <w:t xml:space="preserve">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>_, 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912AD0" w:rsidRPr="00240E73" w:rsidRDefault="00912AD0" w:rsidP="003E3C8A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240E73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240E73">
        <w:rPr>
          <w:rFonts w:ascii="Times New Roman" w:hAnsi="Times New Roman" w:cs="Times New Roman"/>
          <w:sz w:val="18"/>
          <w:szCs w:val="18"/>
        </w:rPr>
        <w:t xml:space="preserve">    (дата)                                    (кем выдан)</w:t>
      </w:r>
    </w:p>
    <w:p w:rsidR="00912AD0" w:rsidRPr="003E3C8A" w:rsidRDefault="00912AD0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912AD0" w:rsidRPr="003E3C8A" w:rsidRDefault="00912AD0" w:rsidP="005D3EE1">
      <w:pPr>
        <w:pStyle w:val="ConsPlusNonformat"/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__,</w:t>
      </w:r>
    </w:p>
    <w:p w:rsidR="00912AD0" w:rsidRPr="00D01A45" w:rsidRDefault="00912AD0" w:rsidP="00D01A4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свободно, своей волей и в своем интересе даю согласие уполномоченным должностным лицам межрайонной инспекции Федеральной налоговой службы №3 по Рязанской обла</w:t>
      </w:r>
      <w:r>
        <w:rPr>
          <w:rFonts w:ascii="Times New Roman" w:hAnsi="Times New Roman"/>
          <w:sz w:val="26"/>
          <w:szCs w:val="26"/>
        </w:rPr>
        <w:t>сти</w:t>
      </w:r>
      <w:r w:rsidRPr="00D01A45">
        <w:rPr>
          <w:rFonts w:ascii="Times New Roman" w:hAnsi="Times New Roman"/>
          <w:sz w:val="26"/>
          <w:szCs w:val="26"/>
        </w:rPr>
        <w:t>, расположенно</w:t>
      </w:r>
      <w:r>
        <w:rPr>
          <w:rFonts w:ascii="Times New Roman" w:hAnsi="Times New Roman"/>
          <w:sz w:val="26"/>
          <w:szCs w:val="26"/>
        </w:rPr>
        <w:t xml:space="preserve">й по адресу: </w:t>
      </w:r>
      <w:smartTag w:uri="urn:schemas-microsoft-com:office:smarttags" w:element="metricconverter">
        <w:smartTagPr>
          <w:attr w:name="ProductID" w:val="2006 г"/>
        </w:smartTagPr>
        <w:r>
          <w:rPr>
            <w:rFonts w:ascii="Times New Roman" w:hAnsi="Times New Roman"/>
            <w:sz w:val="26"/>
            <w:szCs w:val="26"/>
          </w:rPr>
          <w:t>390046</w:t>
        </w:r>
        <w:r w:rsidRPr="00D01A45">
          <w:rPr>
            <w:rFonts w:ascii="Times New Roman" w:hAnsi="Times New Roman"/>
            <w:sz w:val="26"/>
            <w:szCs w:val="26"/>
          </w:rPr>
          <w:t>, г</w:t>
        </w:r>
      </w:smartTag>
      <w:r w:rsidRPr="00D01A45">
        <w:rPr>
          <w:rFonts w:ascii="Times New Roman" w:hAnsi="Times New Roman"/>
          <w:sz w:val="26"/>
          <w:szCs w:val="26"/>
        </w:rPr>
        <w:t xml:space="preserve">. Рязань, </w:t>
      </w:r>
      <w:r>
        <w:rPr>
          <w:rFonts w:ascii="Times New Roman" w:hAnsi="Times New Roman"/>
          <w:sz w:val="26"/>
          <w:szCs w:val="26"/>
        </w:rPr>
        <w:t>ул. Горького</w:t>
      </w:r>
      <w:r w:rsidRPr="00D01A45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1</w:t>
      </w:r>
      <w:r w:rsidRPr="00D01A45">
        <w:rPr>
          <w:rFonts w:ascii="Times New Roman" w:hAnsi="Times New Roman"/>
          <w:sz w:val="26"/>
          <w:szCs w:val="26"/>
        </w:rPr>
        <w:t>, на  обработку (любое действие (операцию) или совокупность действий (операций), совершаемых с 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 использование, передачу  (распространение, предоставление, доступ), обезличивание,  блокирование, удаление, уничтожение) следующих персональных данных: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фамилия, имя, отчество, дата и место рождения, гражданство;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образование (когда и какие образовательные учреждения закончил(а), номера дипломов, направление подготовки или специальность по диплому, квалификация по диплому);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выполняемая работа с начала трудовой деятельности;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государственные награды, иные награды и знаки отличия (кем награжден(а) и когда);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912AD0" w:rsidRPr="00D01A45" w:rsidRDefault="00912AD0" w:rsidP="001F086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фамилии, имена, отчества, даты рождения, места рождения, места работы</w:t>
      </w:r>
      <w:r>
        <w:rPr>
          <w:rFonts w:ascii="Times New Roman" w:hAnsi="Times New Roman"/>
          <w:sz w:val="26"/>
          <w:szCs w:val="26"/>
        </w:rPr>
        <w:t xml:space="preserve"> и </w:t>
      </w:r>
      <w:r w:rsidRPr="00D01A45">
        <w:rPr>
          <w:rFonts w:ascii="Times New Roman" w:hAnsi="Times New Roman"/>
          <w:sz w:val="26"/>
          <w:szCs w:val="26"/>
        </w:rPr>
        <w:t>домашние адреса бывших мужей (жен);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пребывание за границей (когда, где, с какой целью);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адрес регистрации и фактического проживания;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дата регистрации по месту жительства;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паспорт (серия, номер, кем и когда выдан);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номер телефона;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идентификационный номер налогоплательщика;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наличие (отсутствие) судимости;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или ее прохождению;</w:t>
      </w: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912AD0" w:rsidRPr="00D01A45" w:rsidRDefault="00912AD0" w:rsidP="00D01A4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Я ознакомлен, что:</w:t>
      </w: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1) согласие на обработку персональных данных действует с даты подписания настоящего согласия в течение всего срока федеральной государственной гражданской службы в межрайонной инспекции Федеральной налоговой службы №3 по Рязанской области;</w:t>
      </w: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D01A45">
          <w:rPr>
            <w:rStyle w:val="Hyperlink"/>
            <w:rFonts w:ascii="Times New Roman" w:hAnsi="Times New Roman"/>
            <w:color w:val="auto"/>
            <w:sz w:val="26"/>
            <w:szCs w:val="26"/>
            <w:u w:val="none"/>
          </w:rPr>
          <w:t>пунктах 2</w:t>
        </w:r>
      </w:hyperlink>
      <w:r w:rsidRPr="00D01A45">
        <w:rPr>
          <w:rFonts w:ascii="Times New Roman" w:hAnsi="Times New Roman"/>
          <w:sz w:val="26"/>
          <w:szCs w:val="26"/>
        </w:rPr>
        <w:t xml:space="preserve"> - </w:t>
      </w:r>
      <w:hyperlink r:id="rId6" w:history="1">
        <w:r w:rsidRPr="00D01A45">
          <w:rPr>
            <w:rStyle w:val="Hyperlink"/>
            <w:rFonts w:ascii="Times New Roman" w:hAnsi="Times New Roman"/>
            <w:color w:val="auto"/>
            <w:sz w:val="26"/>
            <w:szCs w:val="26"/>
            <w:u w:val="none"/>
          </w:rPr>
          <w:t>11</w:t>
        </w:r>
      </w:hyperlink>
      <w:r w:rsidRPr="00D01A45">
        <w:rPr>
          <w:rFonts w:ascii="Times New Roman" w:hAnsi="Times New Roman"/>
          <w:sz w:val="26"/>
          <w:szCs w:val="26"/>
        </w:rPr>
        <w:t xml:space="preserve"> части 1 статьи 6, </w:t>
      </w:r>
      <w:hyperlink r:id="rId7" w:history="1">
        <w:r w:rsidRPr="00D01A45">
          <w:rPr>
            <w:rStyle w:val="Hyperlink"/>
            <w:rFonts w:ascii="Times New Roman" w:hAnsi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D01A45">
        <w:rPr>
          <w:rFonts w:ascii="Times New Roman" w:hAnsi="Times New Roman"/>
          <w:sz w:val="26"/>
          <w:szCs w:val="26"/>
        </w:rPr>
        <w:t xml:space="preserve"> и </w:t>
      </w:r>
      <w:hyperlink r:id="rId8" w:history="1">
        <w:r w:rsidRPr="00D01A45">
          <w:rPr>
            <w:rStyle w:val="Hyperlink"/>
            <w:rFonts w:ascii="Times New Roman" w:hAnsi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D01A45">
        <w:rPr>
          <w:rFonts w:ascii="Times New Roman" w:hAnsi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6 г"/>
        </w:smartTagPr>
        <w:r w:rsidRPr="00D01A45">
          <w:rPr>
            <w:rFonts w:ascii="Times New Roman" w:hAnsi="Times New Roman"/>
            <w:sz w:val="26"/>
            <w:szCs w:val="26"/>
          </w:rPr>
          <w:t>2006 г</w:t>
        </w:r>
      </w:smartTag>
      <w:r w:rsidRPr="00D01A45">
        <w:rPr>
          <w:rFonts w:ascii="Times New Roman" w:hAnsi="Times New Roman"/>
          <w:sz w:val="26"/>
          <w:szCs w:val="26"/>
        </w:rPr>
        <w:t>. № 152-ФЗ «О персональных данных»;</w:t>
      </w: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4) после увольнения с федеральной государственной гражданской службы  персональные данные хранятся в межрайонной инспекции Федеральной налоговой службы №3 по Рязанской области в течение срока хранения документов, предусмотренного действующим законодательством Российской Федерации;</w:t>
      </w:r>
      <w:bookmarkStart w:id="0" w:name="_GoBack"/>
      <w:bookmarkEnd w:id="0"/>
    </w:p>
    <w:p w:rsidR="00912AD0" w:rsidRPr="00D01A45" w:rsidRDefault="00912AD0" w:rsidP="006E065F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912AD0" w:rsidRPr="00D01A45" w:rsidRDefault="00912AD0" w:rsidP="00D01A4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12AD0" w:rsidRDefault="00912AD0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12AD0" w:rsidRDefault="00912AD0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912AD0" w:rsidRDefault="00912AD0" w:rsidP="005D3EE1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</w:t>
      </w:r>
      <w:r w:rsidRPr="000711D0">
        <w:rPr>
          <w:rFonts w:ascii="Times New Roman" w:hAnsi="Times New Roman" w:cs="Times New Roman"/>
          <w:sz w:val="26"/>
          <w:szCs w:val="26"/>
        </w:rPr>
        <w:t>____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____________________</w:t>
      </w:r>
    </w:p>
    <w:p w:rsidR="00912AD0" w:rsidRPr="005D3EE1" w:rsidRDefault="00912AD0" w:rsidP="005D3EE1">
      <w:pPr>
        <w:pStyle w:val="ConsPlusNonformat"/>
        <w:ind w:left="-284" w:firstLine="568"/>
        <w:jc w:val="both"/>
        <w:rPr>
          <w:rFonts w:ascii="Times New Roman" w:hAnsi="Times New Roman" w:cs="Times New Roman"/>
        </w:rPr>
      </w:pPr>
      <w:r>
        <w:t xml:space="preserve">   </w:t>
      </w:r>
      <w:r w:rsidRPr="000711D0">
        <w:t>(</w:t>
      </w:r>
      <w:r w:rsidRPr="005D3EE1">
        <w:rPr>
          <w:rFonts w:ascii="Times New Roman" w:hAnsi="Times New Roman" w:cs="Times New Roman"/>
        </w:rPr>
        <w:t xml:space="preserve">число, месяц, год)                                                                                       (подпись) </w:t>
      </w:r>
    </w:p>
    <w:sectPr w:rsidR="00912AD0" w:rsidRPr="005D3EE1" w:rsidSect="006E065F">
      <w:pgSz w:w="11906" w:h="16838"/>
      <w:pgMar w:top="719" w:right="746" w:bottom="71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10444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5FA99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A9C69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A6BE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36C28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DF605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A08AA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0FC434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F46FB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65ABB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77CE"/>
    <w:rsid w:val="00000AAE"/>
    <w:rsid w:val="00002AA6"/>
    <w:rsid w:val="00005959"/>
    <w:rsid w:val="00007E77"/>
    <w:rsid w:val="00031E5C"/>
    <w:rsid w:val="00036697"/>
    <w:rsid w:val="00042ECB"/>
    <w:rsid w:val="000527E8"/>
    <w:rsid w:val="00055714"/>
    <w:rsid w:val="00056DC2"/>
    <w:rsid w:val="00057102"/>
    <w:rsid w:val="0006160C"/>
    <w:rsid w:val="000641AB"/>
    <w:rsid w:val="00067C34"/>
    <w:rsid w:val="000711D0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0E2B9A"/>
    <w:rsid w:val="000F14F8"/>
    <w:rsid w:val="00112CFA"/>
    <w:rsid w:val="00113B7A"/>
    <w:rsid w:val="001163DB"/>
    <w:rsid w:val="00123115"/>
    <w:rsid w:val="00123C53"/>
    <w:rsid w:val="00130D27"/>
    <w:rsid w:val="00133BB0"/>
    <w:rsid w:val="00140B8A"/>
    <w:rsid w:val="00140DEE"/>
    <w:rsid w:val="00143FC4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5355"/>
    <w:rsid w:val="001A68F4"/>
    <w:rsid w:val="001C1BF2"/>
    <w:rsid w:val="001C2834"/>
    <w:rsid w:val="001C462E"/>
    <w:rsid w:val="001D2ABB"/>
    <w:rsid w:val="001E0742"/>
    <w:rsid w:val="001E3F4B"/>
    <w:rsid w:val="001F0865"/>
    <w:rsid w:val="001F08D8"/>
    <w:rsid w:val="001F542A"/>
    <w:rsid w:val="0020333A"/>
    <w:rsid w:val="0020772D"/>
    <w:rsid w:val="00213AAA"/>
    <w:rsid w:val="00214283"/>
    <w:rsid w:val="00215BFB"/>
    <w:rsid w:val="00216284"/>
    <w:rsid w:val="00227EA1"/>
    <w:rsid w:val="00240E73"/>
    <w:rsid w:val="00241540"/>
    <w:rsid w:val="002463DE"/>
    <w:rsid w:val="00251FBB"/>
    <w:rsid w:val="002621A0"/>
    <w:rsid w:val="002779BA"/>
    <w:rsid w:val="00286B84"/>
    <w:rsid w:val="00292061"/>
    <w:rsid w:val="002A38D7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2510D"/>
    <w:rsid w:val="0033685F"/>
    <w:rsid w:val="00340947"/>
    <w:rsid w:val="0034532F"/>
    <w:rsid w:val="00352C46"/>
    <w:rsid w:val="003535E5"/>
    <w:rsid w:val="00356B88"/>
    <w:rsid w:val="00366ABF"/>
    <w:rsid w:val="00367719"/>
    <w:rsid w:val="0037792D"/>
    <w:rsid w:val="00383283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3F64B2"/>
    <w:rsid w:val="004004F4"/>
    <w:rsid w:val="00415B8A"/>
    <w:rsid w:val="00417A24"/>
    <w:rsid w:val="00430283"/>
    <w:rsid w:val="00446693"/>
    <w:rsid w:val="00446EFF"/>
    <w:rsid w:val="00457948"/>
    <w:rsid w:val="00461741"/>
    <w:rsid w:val="004679B1"/>
    <w:rsid w:val="00470C71"/>
    <w:rsid w:val="00477DE9"/>
    <w:rsid w:val="004867F8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1E05"/>
    <w:rsid w:val="004E5C4E"/>
    <w:rsid w:val="00500B68"/>
    <w:rsid w:val="00500C34"/>
    <w:rsid w:val="00503C0E"/>
    <w:rsid w:val="00503ED2"/>
    <w:rsid w:val="0050479E"/>
    <w:rsid w:val="00507817"/>
    <w:rsid w:val="00512410"/>
    <w:rsid w:val="00521967"/>
    <w:rsid w:val="00536567"/>
    <w:rsid w:val="00540CD4"/>
    <w:rsid w:val="00541A13"/>
    <w:rsid w:val="005519F9"/>
    <w:rsid w:val="00556000"/>
    <w:rsid w:val="00561C32"/>
    <w:rsid w:val="005634AE"/>
    <w:rsid w:val="005674A9"/>
    <w:rsid w:val="005750CF"/>
    <w:rsid w:val="00583C26"/>
    <w:rsid w:val="00591745"/>
    <w:rsid w:val="005957EE"/>
    <w:rsid w:val="005A107D"/>
    <w:rsid w:val="005B23E1"/>
    <w:rsid w:val="005B6A1B"/>
    <w:rsid w:val="005C2961"/>
    <w:rsid w:val="005C35C9"/>
    <w:rsid w:val="005C71FA"/>
    <w:rsid w:val="005D3EE1"/>
    <w:rsid w:val="005D43AC"/>
    <w:rsid w:val="005D4BE9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0E5F"/>
    <w:rsid w:val="00687885"/>
    <w:rsid w:val="00691895"/>
    <w:rsid w:val="006B0B9B"/>
    <w:rsid w:val="006B5D09"/>
    <w:rsid w:val="006C3664"/>
    <w:rsid w:val="006C7C19"/>
    <w:rsid w:val="006D43AA"/>
    <w:rsid w:val="006E065F"/>
    <w:rsid w:val="006E5311"/>
    <w:rsid w:val="006F6D56"/>
    <w:rsid w:val="00702301"/>
    <w:rsid w:val="00702826"/>
    <w:rsid w:val="00714E88"/>
    <w:rsid w:val="007215C3"/>
    <w:rsid w:val="00730F32"/>
    <w:rsid w:val="00732D38"/>
    <w:rsid w:val="00735583"/>
    <w:rsid w:val="00737683"/>
    <w:rsid w:val="00743609"/>
    <w:rsid w:val="00743A4A"/>
    <w:rsid w:val="00746225"/>
    <w:rsid w:val="00750693"/>
    <w:rsid w:val="007619DC"/>
    <w:rsid w:val="007644BD"/>
    <w:rsid w:val="007706B6"/>
    <w:rsid w:val="00785B7E"/>
    <w:rsid w:val="00795149"/>
    <w:rsid w:val="007B1C9B"/>
    <w:rsid w:val="007B7415"/>
    <w:rsid w:val="007C75AB"/>
    <w:rsid w:val="007C7B20"/>
    <w:rsid w:val="007D0EA9"/>
    <w:rsid w:val="007D5622"/>
    <w:rsid w:val="0080295E"/>
    <w:rsid w:val="008330F3"/>
    <w:rsid w:val="00867D1C"/>
    <w:rsid w:val="00871EC0"/>
    <w:rsid w:val="008825F5"/>
    <w:rsid w:val="00883757"/>
    <w:rsid w:val="0089701F"/>
    <w:rsid w:val="008A012D"/>
    <w:rsid w:val="008A2F58"/>
    <w:rsid w:val="008B31C0"/>
    <w:rsid w:val="008B70BA"/>
    <w:rsid w:val="008B7FF4"/>
    <w:rsid w:val="008E2532"/>
    <w:rsid w:val="008E37BE"/>
    <w:rsid w:val="008E4A5E"/>
    <w:rsid w:val="008E55A5"/>
    <w:rsid w:val="008F1B63"/>
    <w:rsid w:val="00902AE3"/>
    <w:rsid w:val="00912AD0"/>
    <w:rsid w:val="009145DB"/>
    <w:rsid w:val="009150A7"/>
    <w:rsid w:val="0092611F"/>
    <w:rsid w:val="00936649"/>
    <w:rsid w:val="00941451"/>
    <w:rsid w:val="009508E1"/>
    <w:rsid w:val="00951225"/>
    <w:rsid w:val="00956493"/>
    <w:rsid w:val="00961B49"/>
    <w:rsid w:val="00967EAD"/>
    <w:rsid w:val="009747A1"/>
    <w:rsid w:val="00975DDB"/>
    <w:rsid w:val="00984C4C"/>
    <w:rsid w:val="009A24F0"/>
    <w:rsid w:val="009C04B5"/>
    <w:rsid w:val="009D0A6E"/>
    <w:rsid w:val="00A00AE0"/>
    <w:rsid w:val="00A11C92"/>
    <w:rsid w:val="00A21881"/>
    <w:rsid w:val="00A27613"/>
    <w:rsid w:val="00A36A34"/>
    <w:rsid w:val="00A42BB3"/>
    <w:rsid w:val="00A67E82"/>
    <w:rsid w:val="00A96B2F"/>
    <w:rsid w:val="00AB5535"/>
    <w:rsid w:val="00AC5FAD"/>
    <w:rsid w:val="00AD558D"/>
    <w:rsid w:val="00AE3156"/>
    <w:rsid w:val="00AE6C7B"/>
    <w:rsid w:val="00AF45AE"/>
    <w:rsid w:val="00AF59F3"/>
    <w:rsid w:val="00B034DD"/>
    <w:rsid w:val="00B124E2"/>
    <w:rsid w:val="00B15A0E"/>
    <w:rsid w:val="00B17F01"/>
    <w:rsid w:val="00B231FA"/>
    <w:rsid w:val="00B4059D"/>
    <w:rsid w:val="00B4207C"/>
    <w:rsid w:val="00B45816"/>
    <w:rsid w:val="00B545E4"/>
    <w:rsid w:val="00B71B41"/>
    <w:rsid w:val="00B7622B"/>
    <w:rsid w:val="00B8622E"/>
    <w:rsid w:val="00BA0C5A"/>
    <w:rsid w:val="00BA4D5B"/>
    <w:rsid w:val="00BA56EC"/>
    <w:rsid w:val="00BB3406"/>
    <w:rsid w:val="00BC18A9"/>
    <w:rsid w:val="00BC3AC1"/>
    <w:rsid w:val="00BC60D9"/>
    <w:rsid w:val="00BF7496"/>
    <w:rsid w:val="00C102D8"/>
    <w:rsid w:val="00C13E8A"/>
    <w:rsid w:val="00C17416"/>
    <w:rsid w:val="00C17ED4"/>
    <w:rsid w:val="00C53CDF"/>
    <w:rsid w:val="00C54931"/>
    <w:rsid w:val="00C63724"/>
    <w:rsid w:val="00C831BA"/>
    <w:rsid w:val="00C9031B"/>
    <w:rsid w:val="00C927BB"/>
    <w:rsid w:val="00CA11B1"/>
    <w:rsid w:val="00CA365B"/>
    <w:rsid w:val="00CB153F"/>
    <w:rsid w:val="00CD10D7"/>
    <w:rsid w:val="00CD18FB"/>
    <w:rsid w:val="00CD200D"/>
    <w:rsid w:val="00CD63B3"/>
    <w:rsid w:val="00CE01C0"/>
    <w:rsid w:val="00CE182C"/>
    <w:rsid w:val="00CE4407"/>
    <w:rsid w:val="00CE7E0F"/>
    <w:rsid w:val="00CF7778"/>
    <w:rsid w:val="00CF77CE"/>
    <w:rsid w:val="00D00A39"/>
    <w:rsid w:val="00D01A45"/>
    <w:rsid w:val="00D028D3"/>
    <w:rsid w:val="00D05DBB"/>
    <w:rsid w:val="00D1253E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B5167"/>
    <w:rsid w:val="00EC2AE6"/>
    <w:rsid w:val="00ED03B5"/>
    <w:rsid w:val="00ED3FB3"/>
    <w:rsid w:val="00ED610F"/>
    <w:rsid w:val="00EE4094"/>
    <w:rsid w:val="00EE4E1B"/>
    <w:rsid w:val="00EF07FD"/>
    <w:rsid w:val="00EF1A89"/>
    <w:rsid w:val="00F01BD1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08B5"/>
    <w:rsid w:val="00F934D6"/>
    <w:rsid w:val="00FA1FED"/>
    <w:rsid w:val="00FB209E"/>
    <w:rsid w:val="00FC2FAD"/>
    <w:rsid w:val="00FC3368"/>
    <w:rsid w:val="00FC3397"/>
    <w:rsid w:val="00FC5083"/>
    <w:rsid w:val="00FD0011"/>
    <w:rsid w:val="00FD5C32"/>
    <w:rsid w:val="00FE3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3DE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5A1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7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rsid w:val="002463D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297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130</TotalTime>
  <Pages>2</Pages>
  <Words>1020</Words>
  <Characters>5818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Согласие на обработку персональных данных федерального государственного</dc:title>
  <dc:subject/>
  <dc:creator>Альбина Петровна Савчук</dc:creator>
  <cp:keywords/>
  <dc:description/>
  <cp:lastModifiedBy>6230-00-328</cp:lastModifiedBy>
  <cp:revision>13</cp:revision>
  <cp:lastPrinted>2016-07-28T16:16:00Z</cp:lastPrinted>
  <dcterms:created xsi:type="dcterms:W3CDTF">2015-06-08T08:05:00Z</dcterms:created>
  <dcterms:modified xsi:type="dcterms:W3CDTF">2017-04-03T15:54:00Z</dcterms:modified>
</cp:coreProperties>
</file>