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7F5" w:rsidRPr="00E01C22" w:rsidRDefault="008E67F5" w:rsidP="00FF49B5">
      <w:pPr>
        <w:pStyle w:val="NormalWeb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УТВЕРЖДАЮ</w:t>
      </w:r>
    </w:p>
    <w:p w:rsidR="008E67F5" w:rsidRPr="00E01C22" w:rsidRDefault="008E67F5" w:rsidP="00FF49B5">
      <w:pPr>
        <w:pStyle w:val="NormalWeb"/>
        <w:spacing w:before="0" w:beforeAutospacing="0" w:after="40" w:afterAutospacing="0"/>
        <w:ind w:left="5664"/>
      </w:pPr>
      <w:r>
        <w:t>Н</w:t>
      </w:r>
      <w:r w:rsidRPr="00E01C22">
        <w:t>ачальник ИФНС России</w:t>
      </w:r>
    </w:p>
    <w:p w:rsidR="008E67F5" w:rsidRPr="00E01C22" w:rsidRDefault="008E67F5" w:rsidP="00FF49B5">
      <w:pPr>
        <w:pStyle w:val="NormalWeb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8E67F5" w:rsidRPr="00E01C22" w:rsidRDefault="008E67F5" w:rsidP="00FF49B5">
      <w:pPr>
        <w:pStyle w:val="NormalWeb"/>
        <w:spacing w:before="0" w:beforeAutospacing="0" w:after="40" w:afterAutospacing="0"/>
        <w:ind w:left="5664"/>
      </w:pPr>
      <w:r w:rsidRPr="00E01C22">
        <w:t>____________________</w:t>
      </w:r>
      <w:r>
        <w:t xml:space="preserve"> О. М. Ионова</w:t>
      </w:r>
    </w:p>
    <w:p w:rsidR="008E67F5" w:rsidRDefault="008E67F5" w:rsidP="00FF49B5">
      <w:pPr>
        <w:pStyle w:val="NormalWeb"/>
        <w:spacing w:before="0" w:beforeAutospacing="0" w:after="40" w:afterAutospacing="0"/>
        <w:ind w:left="5664"/>
      </w:pPr>
      <w:r>
        <w:t xml:space="preserve">«_____» __________________ </w:t>
      </w:r>
      <w:smartTag w:uri="urn:schemas-microsoft-com:office:smarttags" w:element="metricconverter">
        <w:smartTagPr>
          <w:attr w:name="ProductID" w:val="2018 г"/>
        </w:smartTagPr>
        <w:r>
          <w:t>2018</w:t>
        </w:r>
        <w:r w:rsidRPr="00E01C22">
          <w:t xml:space="preserve"> г</w:t>
        </w:r>
      </w:smartTag>
      <w:r w:rsidRPr="00E01C22">
        <w:t>.</w:t>
      </w:r>
    </w:p>
    <w:p w:rsidR="008E67F5" w:rsidRDefault="008E67F5" w:rsidP="00422FD1">
      <w:pPr>
        <w:pStyle w:val="NormalWeb"/>
        <w:spacing w:before="0" w:beforeAutospacing="0" w:after="40" w:afterAutospacing="0"/>
      </w:pPr>
    </w:p>
    <w:p w:rsidR="008E67F5" w:rsidRPr="00E01C22" w:rsidRDefault="008E67F5" w:rsidP="00EC63A1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8E67F5" w:rsidRDefault="008E67F5" w:rsidP="00EC63A1">
      <w:pPr>
        <w:pStyle w:val="NormalWeb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</w:p>
    <w:p w:rsidR="008E67F5" w:rsidRDefault="008E67F5" w:rsidP="005A6E14">
      <w:pPr>
        <w:pStyle w:val="ConsPlusNormal"/>
        <w:jc w:val="center"/>
        <w:rPr>
          <w:b/>
          <w:color w:val="000000"/>
          <w:szCs w:val="24"/>
          <w:lang w:eastAsia="en-US"/>
        </w:rPr>
      </w:pPr>
      <w:r w:rsidRPr="002C4DB3">
        <w:rPr>
          <w:b/>
          <w:color w:val="000000"/>
          <w:szCs w:val="24"/>
          <w:lang w:eastAsia="en-US"/>
        </w:rPr>
        <w:t xml:space="preserve">государственного налогового инспектора </w:t>
      </w:r>
    </w:p>
    <w:p w:rsidR="008E67F5" w:rsidRPr="005A6E14" w:rsidRDefault="008E67F5" w:rsidP="005A6E14">
      <w:pPr>
        <w:pStyle w:val="ConsPlusNormal"/>
        <w:jc w:val="center"/>
        <w:rPr>
          <w:b/>
          <w:color w:val="000000"/>
          <w:szCs w:val="24"/>
          <w:lang w:eastAsia="en-US"/>
        </w:rPr>
      </w:pPr>
      <w:r w:rsidRPr="002C4DB3">
        <w:rPr>
          <w:b/>
          <w:color w:val="000000"/>
          <w:szCs w:val="24"/>
          <w:lang w:eastAsia="en-US"/>
        </w:rPr>
        <w:t>контрольно-аналитического отдела</w:t>
      </w:r>
    </w:p>
    <w:tbl>
      <w:tblPr>
        <w:tblW w:w="0" w:type="auto"/>
        <w:tblLook w:val="01E0"/>
      </w:tblPr>
      <w:tblGrid>
        <w:gridCol w:w="9571"/>
      </w:tblGrid>
      <w:tr w:rsidR="008E67F5" w:rsidRPr="00E01C22" w:rsidTr="00C74C9A">
        <w:tc>
          <w:tcPr>
            <w:tcW w:w="9571" w:type="dxa"/>
          </w:tcPr>
          <w:p w:rsidR="008E67F5" w:rsidRPr="00E01C22" w:rsidRDefault="008E67F5" w:rsidP="00EC63A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8E67F5" w:rsidRDefault="008E67F5" w:rsidP="00C310C2">
      <w:pPr>
        <w:pStyle w:val="ConsPlusNormal"/>
        <w:jc w:val="center"/>
        <w:outlineLvl w:val="2"/>
      </w:pPr>
    </w:p>
    <w:p w:rsidR="008E67F5" w:rsidRDefault="008E67F5" w:rsidP="00C310C2">
      <w:pPr>
        <w:pStyle w:val="ConsPlusNormal"/>
        <w:jc w:val="center"/>
        <w:outlineLvl w:val="2"/>
      </w:pPr>
    </w:p>
    <w:p w:rsidR="008E67F5" w:rsidRPr="00E01C22" w:rsidRDefault="008E67F5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8E67F5" w:rsidRPr="00E01C22" w:rsidRDefault="008E67F5" w:rsidP="001548A5">
      <w:pPr>
        <w:pStyle w:val="ConsPlusNormal"/>
        <w:jc w:val="both"/>
        <w:rPr>
          <w:b/>
        </w:rPr>
      </w:pPr>
    </w:p>
    <w:p w:rsidR="008E67F5" w:rsidRPr="00C310C2" w:rsidRDefault="008E67F5" w:rsidP="000930EB">
      <w:pPr>
        <w:shd w:val="clear" w:color="auto" w:fill="FFFFFF"/>
        <w:ind w:firstLine="709"/>
        <w:contextualSpacing/>
        <w:jc w:val="both"/>
      </w:pPr>
      <w:r w:rsidRPr="00C310C2">
        <w:t xml:space="preserve">1. Должность федеральной государственной гражданской службы (далее - гражданская служба) </w:t>
      </w:r>
      <w:r w:rsidRPr="002C4DB3">
        <w:t xml:space="preserve">государственный налоговый инспектор </w:t>
      </w:r>
      <w:r w:rsidRPr="00C310C2">
        <w:t xml:space="preserve">контрольно-аналитического отдела Инспекции Федеральной налоговой службы по Октябрьскому округу г. Иркутска  </w:t>
      </w:r>
      <w:r w:rsidRPr="005A6E14">
        <w:t>(далее – государственный налоговый инспектор) относится к старшей группе должностей гражданской</w:t>
      </w:r>
      <w:r>
        <w:t xml:space="preserve"> службы категории «специалисты»</w:t>
      </w:r>
      <w:r w:rsidRPr="00C310C2">
        <w:t>.</w:t>
      </w:r>
    </w:p>
    <w:p w:rsidR="008E67F5" w:rsidRDefault="008E67F5" w:rsidP="000930EB">
      <w:pPr>
        <w:shd w:val="clear" w:color="auto" w:fill="FFFFFF"/>
        <w:ind w:firstLine="709"/>
        <w:contextualSpacing/>
        <w:jc w:val="both"/>
      </w:pPr>
      <w:r w:rsidRPr="005A6E14">
        <w:t>Регистрационный номер (код) должности – 11-3-4-09</w:t>
      </w:r>
      <w:r>
        <w:t>6</w:t>
      </w:r>
      <w:r w:rsidRPr="005A6E14">
        <w:t>.</w:t>
      </w:r>
    </w:p>
    <w:p w:rsidR="008E67F5" w:rsidRPr="002C4DB3" w:rsidRDefault="008E67F5" w:rsidP="005A6E14">
      <w:pPr>
        <w:pStyle w:val="ConsPlusNormal"/>
        <w:ind w:firstLine="709"/>
        <w:jc w:val="both"/>
        <w:rPr>
          <w:szCs w:val="24"/>
        </w:rPr>
      </w:pPr>
      <w:r w:rsidRPr="00C310C2">
        <w:t xml:space="preserve">2. Область профессиональной служебной деятельности </w:t>
      </w:r>
      <w:r w:rsidRPr="002C4DB3">
        <w:rPr>
          <w:szCs w:val="24"/>
        </w:rPr>
        <w:t>государственного налогового инспектора: регулирование налоговой деятельности.</w:t>
      </w:r>
    </w:p>
    <w:p w:rsidR="008E67F5" w:rsidRPr="00C310C2" w:rsidRDefault="008E67F5" w:rsidP="000930EB">
      <w:pPr>
        <w:shd w:val="clear" w:color="auto" w:fill="FFFFFF"/>
        <w:ind w:firstLine="709"/>
        <w:contextualSpacing/>
        <w:jc w:val="both"/>
      </w:pPr>
      <w:r w:rsidRPr="00C310C2">
        <w:t xml:space="preserve">3. Вид профессиональной служебной </w:t>
      </w:r>
      <w:r w:rsidRPr="002C4DB3">
        <w:t>деятельности государственного налогового инспектора</w:t>
      </w:r>
      <w:r w:rsidRPr="00C310C2">
        <w:t>: осуществление налогового контроля посредством осуществления контроля за проведением камеральных и тематических выездных налоговых проверок.</w:t>
      </w:r>
    </w:p>
    <w:p w:rsidR="008E67F5" w:rsidRPr="00C310C2" w:rsidRDefault="008E67F5" w:rsidP="000930EB">
      <w:pPr>
        <w:shd w:val="clear" w:color="auto" w:fill="FFFFFF"/>
        <w:ind w:firstLine="709"/>
        <w:contextualSpacing/>
        <w:jc w:val="both"/>
      </w:pPr>
      <w:r w:rsidRPr="00C310C2">
        <w:t xml:space="preserve">4. Назначение на должность и освобождение от должности </w:t>
      </w:r>
      <w:r w:rsidRPr="005A6E14">
        <w:t xml:space="preserve">государственного налогового инспектора </w:t>
      </w:r>
      <w:r w:rsidRPr="00C310C2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8E67F5" w:rsidRDefault="008E67F5" w:rsidP="00443DF7">
      <w:pPr>
        <w:shd w:val="clear" w:color="auto" w:fill="FFFFFF"/>
        <w:ind w:firstLine="709"/>
        <w:contextualSpacing/>
        <w:jc w:val="both"/>
      </w:pPr>
      <w:r w:rsidRPr="00C310C2">
        <w:t>5. </w:t>
      </w:r>
      <w:r>
        <w:t>Г</w:t>
      </w:r>
      <w:r w:rsidRPr="005A6E14">
        <w:t xml:space="preserve">осударственный налоговый инспектор </w:t>
      </w:r>
      <w:r w:rsidRPr="00C310C2">
        <w:t>непосредственно подчиняется начальнику контрольно-аналитического отдела и заместителю начальника Инспекции, курирующему отдел.</w:t>
      </w:r>
    </w:p>
    <w:p w:rsidR="008E67F5" w:rsidRPr="005C7184" w:rsidRDefault="008E67F5" w:rsidP="00443DF7">
      <w:pPr>
        <w:shd w:val="clear" w:color="auto" w:fill="FFFFFF"/>
        <w:ind w:firstLine="709"/>
        <w:contextualSpacing/>
        <w:jc w:val="both"/>
      </w:pPr>
    </w:p>
    <w:p w:rsidR="008E67F5" w:rsidRDefault="008E67F5" w:rsidP="002E1C79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8E67F5" w:rsidRPr="00233A40" w:rsidRDefault="008E67F5" w:rsidP="002E1C79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8E67F5" w:rsidRDefault="008E67F5" w:rsidP="005C7184">
      <w:pPr>
        <w:pStyle w:val="ConsPlusNormal"/>
        <w:ind w:firstLine="709"/>
        <w:jc w:val="center"/>
      </w:pPr>
    </w:p>
    <w:p w:rsidR="008E67F5" w:rsidRDefault="008E67F5" w:rsidP="000930EB">
      <w:pPr>
        <w:pStyle w:val="ConsPlusNormal"/>
        <w:ind w:firstLine="709"/>
        <w:contextualSpacing/>
        <w:jc w:val="both"/>
      </w:pPr>
      <w:r>
        <w:t xml:space="preserve">6. Для замещения должности </w:t>
      </w:r>
      <w:r w:rsidRPr="005A6E14">
        <w:t xml:space="preserve">государственного налогового инспектора </w:t>
      </w:r>
      <w:r>
        <w:t>устанавливаются следующие требования.</w:t>
      </w:r>
    </w:p>
    <w:p w:rsidR="008E67F5" w:rsidRDefault="008E67F5" w:rsidP="000930EB">
      <w:pPr>
        <w:pStyle w:val="ConsPlusNormal"/>
        <w:ind w:firstLine="709"/>
        <w:contextualSpacing/>
        <w:jc w:val="both"/>
      </w:pPr>
      <w:r>
        <w:t>6.1.  Наличие высшего образования;</w:t>
      </w:r>
    </w:p>
    <w:p w:rsidR="008E67F5" w:rsidRDefault="008E67F5" w:rsidP="000930EB">
      <w:pPr>
        <w:pStyle w:val="ConsPlusNormal"/>
        <w:ind w:firstLine="709"/>
        <w:contextualSpacing/>
        <w:jc w:val="both"/>
      </w:pPr>
      <w:r>
        <w:t>6.2.  Без предъявления требований к стажу;</w:t>
      </w:r>
    </w:p>
    <w:p w:rsidR="008E67F5" w:rsidRPr="000930EB" w:rsidRDefault="008E67F5" w:rsidP="000930EB">
      <w:pPr>
        <w:widowControl w:val="0"/>
        <w:ind w:firstLine="709"/>
        <w:contextualSpacing/>
        <w:jc w:val="both"/>
        <w:rPr>
          <w:spacing w:val="-2"/>
        </w:rPr>
      </w:pPr>
      <w:r>
        <w:t xml:space="preserve">6.3. Наличие базовых знаний: </w:t>
      </w:r>
      <w:r w:rsidRPr="002C4DB3">
        <w:rPr>
          <w:spacing w:val="-2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8E67F5" w:rsidRDefault="008E67F5" w:rsidP="000930EB">
      <w:pPr>
        <w:pStyle w:val="ConsPlusNormal"/>
        <w:ind w:firstLine="709"/>
        <w:contextualSpacing/>
        <w:jc w:val="both"/>
      </w:pPr>
      <w:r>
        <w:t>6.4. Наличие профессиональных знаний:</w:t>
      </w:r>
    </w:p>
    <w:p w:rsidR="008E67F5" w:rsidRPr="001C1348" w:rsidRDefault="008E67F5" w:rsidP="000930EB">
      <w:pPr>
        <w:pStyle w:val="ConsPlusNormal"/>
        <w:ind w:firstLine="709"/>
        <w:contextualSpacing/>
        <w:jc w:val="both"/>
      </w:pPr>
      <w:r>
        <w:t xml:space="preserve">6.4.1. </w:t>
      </w:r>
      <w:r w:rsidRPr="001C1348">
        <w:t xml:space="preserve">В сфере законодательства Российской Федерации: </w:t>
      </w:r>
      <w:r w:rsidRPr="00002148">
        <w:t xml:space="preserve">Налоговый </w:t>
      </w:r>
      <w:hyperlink r:id="rId6" w:history="1">
        <w:r w:rsidRPr="00002148">
          <w:t>кодекс</w:t>
        </w:r>
      </w:hyperlink>
      <w:r w:rsidRPr="00002148">
        <w:t xml:space="preserve"> Российской Федерации, Бюджетный </w:t>
      </w:r>
      <w:hyperlink r:id="rId7" w:history="1">
        <w:r w:rsidRPr="00002148">
          <w:t>кодекс</w:t>
        </w:r>
      </w:hyperlink>
      <w:r w:rsidRPr="00002148">
        <w:t xml:space="preserve"> Российской Федерации, Федеральный </w:t>
      </w:r>
      <w:hyperlink r:id="rId8" w:history="1">
        <w:r w:rsidRPr="00002148">
          <w:t>закон</w:t>
        </w:r>
      </w:hyperlink>
      <w:r w:rsidRPr="00002148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02148">
          <w:t>2001 г</w:t>
        </w:r>
      </w:smartTag>
      <w:r w:rsidRPr="00002148">
        <w:t xml:space="preserve">. N 129-ФЗ "О государственной регистрации юридических лиц и индивидуальных предпринимателей" (с изменениями и дополнениями); </w:t>
      </w:r>
      <w:r w:rsidRPr="00F27390">
        <w:t xml:space="preserve">постановление 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Pr="00F27390">
          <w:t>2011 г</w:t>
        </w:r>
      </w:smartTag>
      <w:r w:rsidRPr="00F27390">
        <w:t xml:space="preserve">. N 1137 "О формах и правилах заполнения (ведения) документов, применяемых при расчетах по налогу на добавленную стоимость"; </w:t>
      </w:r>
      <w:r w:rsidRPr="00002148">
        <w:t xml:space="preserve">Федеральный </w:t>
      </w:r>
      <w:hyperlink r:id="rId9" w:history="1">
        <w:r w:rsidRPr="00002148">
          <w:t>закон</w:t>
        </w:r>
      </w:hyperlink>
      <w:r w:rsidRPr="0000214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02148">
          <w:t>1999 г</w:t>
        </w:r>
      </w:smartTag>
      <w:r w:rsidRPr="00002148">
        <w:t xml:space="preserve"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F27390">
        <w:t xml:space="preserve">постановление Правительства Российской Федерации от 25 декабря </w:t>
      </w:r>
      <w:smartTag w:uri="urn:schemas-microsoft-com:office:smarttags" w:element="metricconverter">
        <w:smartTagPr>
          <w:attr w:name="ProductID" w:val="2009 г"/>
        </w:smartTagPr>
        <w:r w:rsidRPr="00F27390">
          <w:t>2009 г</w:t>
        </w:r>
      </w:smartTag>
      <w:r w:rsidRPr="00F27390">
        <w:t xml:space="preserve">. N 1088 "О государственной автоматизированной системе "Управление"; приказ ФНС России от 29 октября </w:t>
      </w:r>
      <w:smartTag w:uri="urn:schemas-microsoft-com:office:smarttags" w:element="metricconverter">
        <w:smartTagPr>
          <w:attr w:name="ProductID" w:val="2014 г"/>
        </w:smartTagPr>
        <w:r w:rsidRPr="00F27390">
          <w:t>2014 г</w:t>
        </w:r>
      </w:smartTag>
      <w:r w:rsidRPr="00F27390">
        <w:t>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t xml:space="preserve"> </w:t>
      </w:r>
      <w:r w:rsidRPr="00002148">
        <w:t xml:space="preserve">Федеральный </w:t>
      </w:r>
      <w:hyperlink r:id="rId10" w:history="1">
        <w:r w:rsidRPr="00002148">
          <w:t>закон</w:t>
        </w:r>
      </w:hyperlink>
      <w:r w:rsidRPr="0000214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02148">
          <w:t>2003 г</w:t>
        </w:r>
      </w:smartTag>
      <w:r w:rsidRPr="00002148">
        <w:t xml:space="preserve">. N 131-ФЗ "Об общих принципах организации местного самоуправления в Российской Федерации"; </w:t>
      </w:r>
      <w:r w:rsidRPr="002C4DB3"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</w:t>
      </w:r>
      <w:r>
        <w:t xml:space="preserve"> </w:t>
      </w:r>
      <w:r w:rsidRPr="002C4DB3">
        <w:t>№ 495 и ФНС России</w:t>
      </w:r>
      <w:r>
        <w:t xml:space="preserve"> </w:t>
      </w:r>
      <w:r w:rsidRPr="002C4DB3">
        <w:t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</w:t>
      </w:r>
      <w:r>
        <w:t xml:space="preserve">  </w:t>
      </w:r>
      <w:r w:rsidRPr="002C4DB3">
        <w:t>№ ММ-3-06/333@ «Об утверждении Концепции системы планирования выездных налоговых проверок»;</w:t>
      </w:r>
      <w:r>
        <w:t xml:space="preserve"> </w:t>
      </w:r>
      <w:r w:rsidRPr="00002148">
        <w:t xml:space="preserve">Федеральный </w:t>
      </w:r>
      <w:hyperlink r:id="rId11" w:history="1">
        <w:r w:rsidRPr="00002148">
          <w:t>закон</w:t>
        </w:r>
      </w:hyperlink>
      <w:r w:rsidRPr="0000214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02148">
          <w:t>2007 г</w:t>
        </w:r>
      </w:smartTag>
      <w:r w:rsidRPr="00002148">
        <w:t xml:space="preserve">. N 282-ФЗ "Об официальном статистическом учете и системе государственной статистики в Российской Федерации"; Федеральный </w:t>
      </w:r>
      <w:hyperlink r:id="rId12" w:history="1">
        <w:r w:rsidRPr="00002148">
          <w:t>закон</w:t>
        </w:r>
      </w:hyperlink>
      <w:r w:rsidRPr="0000214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02148">
          <w:t>2009 г</w:t>
        </w:r>
      </w:smartTag>
      <w:r w:rsidRPr="00002148">
        <w:t xml:space="preserve">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3" w:history="1">
        <w:r w:rsidRPr="00002148">
          <w:t>закон</w:t>
        </w:r>
      </w:hyperlink>
      <w:r w:rsidRPr="0000214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02148">
          <w:t>2010 г</w:t>
        </w:r>
      </w:smartTag>
      <w:r w:rsidRPr="00002148">
        <w:t xml:space="preserve">. N 210-ФЗ "Об организации предоставления государственных и муниципальных услуг"; Федеральный </w:t>
      </w:r>
      <w:hyperlink r:id="rId14" w:history="1">
        <w:r w:rsidRPr="00002148">
          <w:t>закон</w:t>
        </w:r>
      </w:hyperlink>
      <w:r w:rsidRPr="0000214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02148">
          <w:t>2013 г</w:t>
        </w:r>
      </w:smartTag>
      <w:r w:rsidRPr="00002148">
        <w:t xml:space="preserve"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5" w:history="1">
        <w:r w:rsidRPr="00002148">
          <w:t>Закон</w:t>
        </w:r>
      </w:hyperlink>
      <w:r w:rsidRPr="00002148">
        <w:t xml:space="preserve"> Российской Федерации от 21 марта 1991 г. N 943-1 "О налоговых органах Российской Федерации"; Федеральный </w:t>
      </w:r>
      <w:hyperlink r:id="rId16" w:history="1">
        <w:r w:rsidRPr="00002148">
          <w:t>закон</w:t>
        </w:r>
      </w:hyperlink>
      <w:r w:rsidRPr="00002148">
        <w:t xml:space="preserve"> Российской Федерации от 27 июля 2006 г. N 152-ФЗ "О персональных данных"; Федеральный </w:t>
      </w:r>
      <w:hyperlink r:id="rId17" w:history="1">
        <w:r w:rsidRPr="00002148">
          <w:t>закон</w:t>
        </w:r>
      </w:hyperlink>
      <w:r w:rsidRPr="00002148">
        <w:t xml:space="preserve"> Российской Федерации от 6 апреля 2011 г. N 63-ФЗ "Об электронной подписи"; </w:t>
      </w:r>
      <w:hyperlink r:id="rId18" w:history="1">
        <w:r w:rsidRPr="00002148">
          <w:t>Указ</w:t>
        </w:r>
      </w:hyperlink>
      <w:r w:rsidRPr="00002148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Pr="001C1348">
          <w:t>Кодекс</w:t>
        </w:r>
      </w:hyperlink>
      <w:r w:rsidRPr="001C1348">
        <w:t xml:space="preserve"> Российской Федерации об административных правонарушениях, </w:t>
      </w:r>
      <w:hyperlink r:id="rId20" w:history="1">
        <w:r w:rsidRPr="001C1348">
          <w:t>Конвенция</w:t>
        </w:r>
      </w:hyperlink>
      <w:r w:rsidRPr="001C1348">
        <w:t xml:space="preserve"> Организации Объединенных Наций против коррупции от 31 октября 2003 г., Уголовный </w:t>
      </w:r>
      <w:hyperlink r:id="rId21" w:history="1">
        <w:r w:rsidRPr="001C1348">
          <w:t>кодекс</w:t>
        </w:r>
      </w:hyperlink>
      <w:r w:rsidRPr="001C1348">
        <w:t xml:space="preserve"> Российской Федерации, </w:t>
      </w:r>
      <w:hyperlink r:id="rId22" w:history="1">
        <w:r w:rsidRPr="001C1348">
          <w:t>постановление</w:t>
        </w:r>
      </w:hyperlink>
      <w:r w:rsidRPr="001C1348">
        <w:t xml:space="preserve">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8E67F5" w:rsidRPr="001C1348" w:rsidRDefault="008E67F5" w:rsidP="000930EB">
      <w:pPr>
        <w:pStyle w:val="ConsPlusNormal"/>
        <w:tabs>
          <w:tab w:val="left" w:pos="709"/>
        </w:tabs>
        <w:ind w:firstLine="709"/>
        <w:contextualSpacing/>
        <w:jc w:val="both"/>
      </w:pPr>
      <w:r>
        <w:t>Г</w:t>
      </w:r>
      <w:r w:rsidRPr="005A6E14">
        <w:t xml:space="preserve">осударственный налоговый инспектор </w:t>
      </w:r>
      <w:r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E67F5" w:rsidRPr="001C1348" w:rsidRDefault="008E67F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4</w:t>
      </w:r>
      <w:r w:rsidRPr="001C1348">
        <w:t>.2</w:t>
      </w:r>
      <w:r>
        <w:t xml:space="preserve">. Иные профессиональные знания: </w:t>
      </w:r>
      <w:r w:rsidRPr="002C4DB3">
        <w:rPr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</w:t>
      </w:r>
      <w:r>
        <w:rPr>
          <w:szCs w:val="24"/>
        </w:rPr>
        <w:t>.</w:t>
      </w:r>
      <w:r w:rsidRPr="001C1348">
        <w:t xml:space="preserve"> </w:t>
      </w:r>
    </w:p>
    <w:p w:rsidR="008E67F5" w:rsidRPr="001C1348" w:rsidRDefault="008E67F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5</w:t>
      </w:r>
      <w:r w:rsidRPr="001C1348">
        <w:t xml:space="preserve">. Наличие функциональных знаний: </w:t>
      </w:r>
      <w:r w:rsidRPr="002C4DB3">
        <w:rPr>
          <w:spacing w:val="-2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8E67F5" w:rsidRDefault="008E67F5" w:rsidP="00E557FA">
      <w:pPr>
        <w:widowControl w:val="0"/>
        <w:ind w:firstLine="709"/>
        <w:contextualSpacing/>
        <w:jc w:val="both"/>
      </w:pPr>
      <w:r w:rsidRPr="001C1348">
        <w:t>6</w:t>
      </w:r>
      <w:r w:rsidRPr="00443DF7">
        <w:t>.6. </w:t>
      </w:r>
      <w:r w:rsidRPr="00D822DD">
        <w:t>Наличие базовых умений: мыслить системно (стратегически), планировать, рационально использовать служебное время и достигать результата; коммуникативные умения; умение управлять изменениями,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E67F5" w:rsidRDefault="008E67F5" w:rsidP="00443DF7">
      <w:pPr>
        <w:widowControl w:val="0"/>
        <w:ind w:firstLine="709"/>
        <w:contextualSpacing/>
        <w:jc w:val="both"/>
      </w:pPr>
      <w:r>
        <w:t xml:space="preserve">6.7. Наличие управленческих умений: </w:t>
      </w:r>
      <w:r w:rsidRPr="00A31DF9">
        <w:t>умение проводить правовой анализ и делать логичные выводы, основанные на нормах права и законодательства; определение оптимальных методов и инструментов современных технологий сбора, обобщения, анализа информации; анализ результатов контрольной работы, проводимой при камеральных налоговых проверках.</w:t>
      </w:r>
    </w:p>
    <w:p w:rsidR="008E67F5" w:rsidRDefault="008E67F5" w:rsidP="00443DF7">
      <w:pPr>
        <w:widowControl w:val="0"/>
        <w:ind w:firstLine="709"/>
        <w:contextualSpacing/>
        <w:jc w:val="both"/>
      </w:pPr>
      <w:r w:rsidRPr="00443DF7">
        <w:t>6.</w:t>
      </w:r>
      <w:r>
        <w:t>8</w:t>
      </w:r>
      <w:r w:rsidRPr="00443DF7">
        <w:t>. </w:t>
      </w:r>
      <w:r w:rsidRPr="00A31DF9"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составление номенклатуры дел;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>
        <w:t>работа со служебной информацией</w:t>
      </w:r>
      <w:bookmarkStart w:id="0" w:name="_GoBack"/>
      <w:bookmarkEnd w:id="0"/>
      <w:r w:rsidRPr="002C4DB3">
        <w:t>; контроль за проведением камеральных и тематических выездных налоговых проверок; подготовка методич</w:t>
      </w:r>
      <w:r>
        <w:t>еских рекомендаций, разъяснений.</w:t>
      </w:r>
    </w:p>
    <w:p w:rsidR="008E67F5" w:rsidRDefault="008E67F5" w:rsidP="00443DF7">
      <w:pPr>
        <w:widowControl w:val="0"/>
        <w:ind w:firstLine="709"/>
        <w:contextualSpacing/>
        <w:jc w:val="both"/>
      </w:pPr>
    </w:p>
    <w:p w:rsidR="008E67F5" w:rsidRPr="00F8358C" w:rsidRDefault="008E67F5" w:rsidP="00F8358C">
      <w:pPr>
        <w:widowControl w:val="0"/>
        <w:ind w:firstLine="567"/>
        <w:jc w:val="center"/>
      </w:pPr>
      <w:r w:rsidRPr="00E01C22">
        <w:rPr>
          <w:b/>
        </w:rPr>
        <w:t>III. Должностные обязанности, права и ответственность</w:t>
      </w:r>
    </w:p>
    <w:p w:rsidR="008E67F5" w:rsidRPr="005C7184" w:rsidRDefault="008E67F5" w:rsidP="005C7184">
      <w:pPr>
        <w:pStyle w:val="ConsPlusNormal"/>
        <w:ind w:firstLine="567"/>
        <w:jc w:val="center"/>
        <w:outlineLvl w:val="2"/>
        <w:rPr>
          <w:b/>
        </w:rPr>
      </w:pPr>
    </w:p>
    <w:p w:rsidR="008E67F5" w:rsidRPr="00664764" w:rsidRDefault="008E67F5" w:rsidP="00F47A43">
      <w:pPr>
        <w:pStyle w:val="ConsPlusNormal"/>
        <w:ind w:firstLine="709"/>
        <w:contextualSpacing/>
        <w:jc w:val="both"/>
      </w:pPr>
      <w:r>
        <w:t>7</w:t>
      </w:r>
      <w:r w:rsidRPr="00E01C22">
        <w:t xml:space="preserve">. </w:t>
      </w:r>
      <w:r w:rsidRPr="00664764">
        <w:t>Основные права и обязанности</w:t>
      </w:r>
      <w:r>
        <w:t xml:space="preserve"> г</w:t>
      </w:r>
      <w:r w:rsidRPr="00C65F45">
        <w:t>осударственн</w:t>
      </w:r>
      <w:r>
        <w:t>ого</w:t>
      </w:r>
      <w:r w:rsidRPr="00C65F45">
        <w:t xml:space="preserve"> налогов</w:t>
      </w:r>
      <w:r>
        <w:t>ого</w:t>
      </w:r>
      <w:r w:rsidRPr="00C65F45">
        <w:t xml:space="preserve"> инспектор</w:t>
      </w:r>
      <w:r>
        <w:t>а</w:t>
      </w:r>
      <w:r w:rsidRPr="00664764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8E67F5" w:rsidRPr="00B0032C" w:rsidRDefault="008E67F5" w:rsidP="00F47A43">
      <w:pPr>
        <w:pStyle w:val="ConsPlusNormal"/>
        <w:ind w:firstLine="709"/>
        <w:contextualSpacing/>
        <w:jc w:val="both"/>
      </w:pPr>
      <w:r>
        <w:t>8</w:t>
      </w:r>
      <w:r w:rsidRPr="00E01C22">
        <w:t>.</w:t>
      </w:r>
      <w:r w:rsidRPr="00F8358C">
        <w:t xml:space="preserve"> </w:t>
      </w:r>
      <w:r>
        <w:t xml:space="preserve">В целях реализации задач и функций, возложенных </w:t>
      </w:r>
      <w:r w:rsidRPr="002C4DB3">
        <w:rPr>
          <w:szCs w:val="24"/>
        </w:rPr>
        <w:t>на контрольно-аналитический отдел,</w:t>
      </w:r>
      <w:r>
        <w:rPr>
          <w:szCs w:val="24"/>
        </w:rPr>
        <w:t xml:space="preserve"> </w:t>
      </w:r>
      <w:r>
        <w:t>г</w:t>
      </w:r>
      <w:r w:rsidRPr="00C65F45">
        <w:t xml:space="preserve">осударственный налоговый инспектор </w:t>
      </w:r>
      <w:r w:rsidRPr="002C4DB3">
        <w:rPr>
          <w:szCs w:val="24"/>
        </w:rPr>
        <w:t>обязан осуществлять: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8.2. 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8.16. Выполнять централизованные задания и готовить оперативную информация для начальника отдела, руководства Инспекции и вышестоящие налоговые органы;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>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ПО «Комиссия по НДС»;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>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8.31. Изучать налоговое законодательство, инструктивные материалы, письма и 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33</w:t>
      </w:r>
      <w:r w:rsidRPr="00A41E86">
        <w:t>. Выполнять иные мероприятия по предмету деятельности.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>
        <w:t xml:space="preserve">старший государственный инспектор </w:t>
      </w:r>
      <w:r w:rsidRPr="00A41E86">
        <w:t xml:space="preserve">имеет право: 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</w:t>
      </w:r>
      <w:r>
        <w:t xml:space="preserve">контрольно-аналитического </w:t>
      </w:r>
      <w:r w:rsidRPr="00A41E86">
        <w:t xml:space="preserve">отдела предложения, направленные на совершенствование работы; </w:t>
      </w:r>
    </w:p>
    <w:p w:rsidR="008E67F5" w:rsidRPr="00A41E86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Инспекцию перед сторонними лицами и организациями по вопросам деятельности, входящим в его компетенцию;</w:t>
      </w:r>
    </w:p>
    <w:p w:rsidR="008E67F5" w:rsidRDefault="008E67F5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изменений и дополнений.</w:t>
      </w:r>
    </w:p>
    <w:p w:rsidR="008E67F5" w:rsidRPr="00A41E86" w:rsidRDefault="008E67F5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r>
        <w:t>Г</w:t>
      </w:r>
      <w:r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8E67F5" w:rsidRDefault="008E67F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>
        <w:t>Г</w:t>
      </w:r>
      <w:r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67F5" w:rsidRPr="00E01C22" w:rsidRDefault="008E67F5" w:rsidP="000930EB">
      <w:pPr>
        <w:pStyle w:val="ConsPlusNormal"/>
        <w:tabs>
          <w:tab w:val="left" w:pos="709"/>
        </w:tabs>
        <w:ind w:firstLine="567"/>
        <w:jc w:val="both"/>
      </w:pPr>
    </w:p>
    <w:p w:rsidR="008E67F5" w:rsidRDefault="008E67F5" w:rsidP="00443DF7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>
        <w:rPr>
          <w:b/>
        </w:rPr>
        <w:t>гражданский служащий</w:t>
      </w:r>
    </w:p>
    <w:p w:rsidR="008E67F5" w:rsidRPr="00E01C22" w:rsidRDefault="008E67F5" w:rsidP="00443DF7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 вправе или обязан самостоятельно принимать</w:t>
      </w:r>
    </w:p>
    <w:p w:rsidR="008E67F5" w:rsidRDefault="008E67F5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8E67F5" w:rsidRPr="00E01C22" w:rsidRDefault="008E67F5" w:rsidP="005C7184">
      <w:pPr>
        <w:pStyle w:val="ConsPlusNormal"/>
        <w:ind w:firstLine="567"/>
        <w:jc w:val="center"/>
        <w:rPr>
          <w:b/>
        </w:rPr>
      </w:pP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12</w:t>
      </w:r>
      <w:r w:rsidRPr="00FA4AB5">
        <w:t xml:space="preserve">. </w:t>
      </w:r>
      <w:r>
        <w:t>При исполнении служебных обязанностей г</w:t>
      </w:r>
      <w:r w:rsidRPr="00C65F45">
        <w:t xml:space="preserve">осударственный налоговый инспектор </w:t>
      </w:r>
      <w:r>
        <w:t>вправе самостоятельно принимать решения по вопросам: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>адач и функций, возложенных на И</w:t>
      </w:r>
      <w:r w:rsidRPr="00E01C22">
        <w:t>нспекцию;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>
        <w:t>сии и управления, положения об И</w:t>
      </w:r>
      <w:r w:rsidRPr="00E01C22">
        <w:t>нспекции</w:t>
      </w:r>
      <w:r>
        <w:t>, административного регламента И</w:t>
      </w:r>
      <w:r w:rsidRPr="00E01C22">
        <w:t>нспекции;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возникающих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13. При исполнении служебных обязанностей г</w:t>
      </w:r>
      <w:r w:rsidRPr="005A6E14">
        <w:t xml:space="preserve">осударственный налоговый инспектор </w:t>
      </w:r>
      <w:r>
        <w:t>обязан самостоятельно принимать решения по вопросам: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>
        <w:t xml:space="preserve"> 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8E67F5" w:rsidRPr="005C7184" w:rsidRDefault="008E67F5" w:rsidP="00BB5466">
      <w:pPr>
        <w:pStyle w:val="ConsPlusNormal"/>
        <w:ind w:firstLine="709"/>
        <w:contextualSpacing/>
        <w:jc w:val="both"/>
      </w:pPr>
    </w:p>
    <w:p w:rsidR="008E67F5" w:rsidRPr="00E01C22" w:rsidRDefault="008E67F5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  <w:r w:rsidRPr="00364AFD">
        <w:rPr>
          <w:b/>
        </w:rPr>
        <w:t>гражданский служащий</w:t>
      </w:r>
    </w:p>
    <w:p w:rsidR="008E67F5" w:rsidRPr="00E01C22" w:rsidRDefault="008E67F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участвовать при подготовке проектов</w:t>
      </w:r>
    </w:p>
    <w:p w:rsidR="008E67F5" w:rsidRPr="00E01C22" w:rsidRDefault="008E67F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8E67F5" w:rsidRDefault="008E67F5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8E67F5" w:rsidRPr="005C7184" w:rsidRDefault="008E67F5" w:rsidP="005C7184">
      <w:pPr>
        <w:pStyle w:val="ConsPlusNormal"/>
        <w:ind w:firstLine="567"/>
        <w:jc w:val="center"/>
        <w:rPr>
          <w:b/>
        </w:rPr>
      </w:pP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14</w:t>
      </w:r>
      <w:r w:rsidRPr="00E01C22">
        <w:t xml:space="preserve">. </w:t>
      </w:r>
      <w:r>
        <w:t>Г</w:t>
      </w:r>
      <w:r w:rsidRPr="005A6E14">
        <w:t xml:space="preserve">осударственный налоговый инспектор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8E67F5" w:rsidRPr="00E01C22" w:rsidRDefault="008E67F5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15</w:t>
      </w:r>
      <w:r w:rsidRPr="00E01C22">
        <w:t xml:space="preserve">. </w:t>
      </w:r>
      <w:r>
        <w:t>Г</w:t>
      </w:r>
      <w:r w:rsidRPr="005A6E14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положений об отделе и Инспекции;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графика отпусков гражданских служащих отдела;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иных актов по поручению непосредственного руководителя и руководства Инспекции.</w:t>
      </w:r>
    </w:p>
    <w:p w:rsidR="008E67F5" w:rsidRPr="00E01C22" w:rsidRDefault="008E67F5" w:rsidP="00BB5466">
      <w:pPr>
        <w:pStyle w:val="ConsPlusNormal"/>
        <w:ind w:firstLine="709"/>
        <w:contextualSpacing/>
        <w:jc w:val="both"/>
      </w:pPr>
    </w:p>
    <w:p w:rsidR="008E67F5" w:rsidRPr="00E01C22" w:rsidRDefault="008E67F5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8E67F5" w:rsidRPr="00E01C22" w:rsidRDefault="008E67F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8E67F5" w:rsidRDefault="008E67F5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8E67F5" w:rsidRPr="005C7184" w:rsidRDefault="008E67F5" w:rsidP="005C7184">
      <w:pPr>
        <w:pStyle w:val="ConsPlusNormal"/>
        <w:ind w:firstLine="567"/>
        <w:jc w:val="center"/>
        <w:rPr>
          <w:b/>
        </w:rPr>
      </w:pP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16</w:t>
      </w:r>
      <w:r w:rsidRPr="00E01C22">
        <w:t xml:space="preserve">. В соответствии со своими должностными обязанностями </w:t>
      </w:r>
      <w:r>
        <w:t>г</w:t>
      </w:r>
      <w:r w:rsidRPr="005A6E14">
        <w:t xml:space="preserve">осударственный налоговый инспектор </w:t>
      </w:r>
      <w:r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67F5" w:rsidRPr="00E01C22" w:rsidRDefault="008E67F5" w:rsidP="00BB5466">
      <w:pPr>
        <w:pStyle w:val="ConsPlusNormal"/>
        <w:ind w:firstLine="709"/>
        <w:contextualSpacing/>
        <w:jc w:val="both"/>
      </w:pPr>
    </w:p>
    <w:p w:rsidR="008E67F5" w:rsidRDefault="008E67F5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8E67F5" w:rsidRPr="005C7184" w:rsidRDefault="008E67F5" w:rsidP="00BB5466">
      <w:pPr>
        <w:pStyle w:val="ConsPlusNormal"/>
        <w:ind w:firstLine="567"/>
        <w:jc w:val="center"/>
        <w:outlineLvl w:val="2"/>
        <w:rPr>
          <w:b/>
        </w:rPr>
      </w:pP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17</w:t>
      </w:r>
      <w:r w:rsidRPr="00E01C22">
        <w:t xml:space="preserve">. Взаимодействие </w:t>
      </w:r>
      <w:r>
        <w:t>г</w:t>
      </w:r>
      <w:r w:rsidRPr="005A6E14">
        <w:t>осударственн</w:t>
      </w:r>
      <w:r>
        <w:t>ого</w:t>
      </w:r>
      <w:r w:rsidRPr="005A6E14">
        <w:t xml:space="preserve"> налогов</w:t>
      </w:r>
      <w:r>
        <w:t>ого</w:t>
      </w:r>
      <w:r w:rsidRPr="005A6E14">
        <w:t xml:space="preserve"> инспектор</w:t>
      </w:r>
      <w:r>
        <w:t>а</w:t>
      </w:r>
      <w:r w:rsidRPr="005A6E14">
        <w:t xml:space="preserve"> </w:t>
      </w:r>
      <w:r w:rsidRPr="00E01C22">
        <w:t>с федеральными государст</w:t>
      </w:r>
      <w:r>
        <w:t>венными гражданскими служащими И</w:t>
      </w:r>
      <w:r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E01C22">
          <w:t>принципов</w:t>
        </w:r>
      </w:hyperlink>
      <w:r w:rsidRPr="00E01C22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4" w:history="1">
        <w:r w:rsidRPr="00E01C22">
          <w:t>статьей 18</w:t>
        </w:r>
      </w:hyperlink>
      <w:r w:rsidRPr="00E01C22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E67F5" w:rsidRPr="005C7184" w:rsidRDefault="008E67F5" w:rsidP="00BB5466">
      <w:pPr>
        <w:pStyle w:val="ConsPlusNormal"/>
        <w:ind w:firstLine="709"/>
        <w:contextualSpacing/>
        <w:jc w:val="both"/>
      </w:pPr>
    </w:p>
    <w:p w:rsidR="008E67F5" w:rsidRPr="00E01C22" w:rsidRDefault="008E67F5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8E67F5" w:rsidRPr="00E01C22" w:rsidRDefault="008E67F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8E67F5" w:rsidRDefault="008E67F5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8E67F5" w:rsidRPr="00E01C22" w:rsidRDefault="008E67F5" w:rsidP="00BB5466">
      <w:pPr>
        <w:pStyle w:val="ConsPlusNormal"/>
        <w:ind w:firstLine="567"/>
        <w:jc w:val="center"/>
        <w:rPr>
          <w:b/>
        </w:rPr>
      </w:pPr>
    </w:p>
    <w:p w:rsidR="008E67F5" w:rsidRDefault="008E67F5" w:rsidP="002A665F">
      <w:pPr>
        <w:widowControl w:val="0"/>
        <w:ind w:firstLine="709"/>
        <w:contextualSpacing/>
        <w:jc w:val="both"/>
      </w:pPr>
      <w:r>
        <w:t>18</w:t>
      </w:r>
      <w:r w:rsidRPr="00E01C22">
        <w:t>.</w:t>
      </w:r>
      <w:r>
        <w:t xml:space="preserve"> Г</w:t>
      </w:r>
      <w:r w:rsidRPr="005A6E14">
        <w:t xml:space="preserve">осударственный налоговый инспектор </w:t>
      </w:r>
      <w:r w:rsidRPr="001E3CE6">
        <w:t>в пред</w:t>
      </w:r>
      <w:r>
        <w:t xml:space="preserve">елах функциональной компетенции </w:t>
      </w:r>
      <w:r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>
        <w:t xml:space="preserve">рственных услуг, осуществляемых Инспекцией </w:t>
      </w:r>
      <w:r w:rsidRPr="001E3CE6">
        <w:t>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8E67F5" w:rsidRPr="005C7184" w:rsidRDefault="008E67F5" w:rsidP="002A665F">
      <w:pPr>
        <w:widowControl w:val="0"/>
        <w:ind w:firstLine="709"/>
        <w:contextualSpacing/>
        <w:jc w:val="both"/>
      </w:pPr>
    </w:p>
    <w:p w:rsidR="008E67F5" w:rsidRPr="00E01C22" w:rsidRDefault="008E67F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8E67F5" w:rsidRDefault="008E67F5" w:rsidP="00443DF7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8E67F5" w:rsidRPr="005C7184" w:rsidRDefault="008E67F5" w:rsidP="00443DF7">
      <w:pPr>
        <w:pStyle w:val="ConsPlusNormal"/>
        <w:ind w:firstLine="567"/>
        <w:jc w:val="center"/>
        <w:rPr>
          <w:b/>
        </w:rPr>
      </w:pPr>
    </w:p>
    <w:p w:rsidR="008E67F5" w:rsidRDefault="008E67F5" w:rsidP="00BB5466">
      <w:pPr>
        <w:pStyle w:val="ConsPlusNormal"/>
        <w:ind w:firstLine="709"/>
        <w:contextualSpacing/>
        <w:jc w:val="both"/>
      </w:pPr>
      <w:r>
        <w:t>19</w:t>
      </w:r>
      <w:r w:rsidRPr="00E01C22">
        <w:t xml:space="preserve">. Эффективность профессиональной служебной деятельности </w:t>
      </w:r>
      <w:r>
        <w:t>г</w:t>
      </w:r>
      <w:r w:rsidRPr="005A6E14">
        <w:t xml:space="preserve">осударственный налоговый инспектор </w:t>
      </w:r>
      <w:r w:rsidRPr="00E01C22">
        <w:t>оценивается по следующим показателям: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>
        <w:t xml:space="preserve"> способности сохранять высокоработоспособность в экстремальных условиях, </w:t>
      </w:r>
      <w:r w:rsidRPr="00E01C22">
        <w:t>соблюдению служебной дисциплины;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ошибок)</w:t>
      </w:r>
      <w:r w:rsidRPr="00E01C22">
        <w:t>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67F5" w:rsidRDefault="008E67F5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t xml:space="preserve"> к новым условиям и требованиям;</w:t>
      </w:r>
    </w:p>
    <w:p w:rsidR="008E67F5" w:rsidRDefault="008E67F5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Default="008E67F5" w:rsidP="00FF49B5">
      <w:pPr>
        <w:pStyle w:val="ConsPlusNormal"/>
        <w:outlineLvl w:val="2"/>
      </w:pPr>
    </w:p>
    <w:p w:rsidR="008E67F5" w:rsidRPr="001548A5" w:rsidRDefault="008E67F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875"/>
        <w:gridCol w:w="3231"/>
        <w:gridCol w:w="1871"/>
        <w:gridCol w:w="1871"/>
      </w:tblGrid>
      <w:tr w:rsidR="008E67F5" w:rsidRPr="00E01C22" w:rsidTr="005C7184">
        <w:tc>
          <w:tcPr>
            <w:tcW w:w="624" w:type="dxa"/>
          </w:tcPr>
          <w:p w:rsidR="008E67F5" w:rsidRPr="00E01C22" w:rsidRDefault="008E67F5" w:rsidP="005C7184">
            <w:pPr>
              <w:pStyle w:val="ConsPlusNormal"/>
              <w:jc w:val="center"/>
            </w:pPr>
            <w:r w:rsidRPr="00E01C22">
              <w:t>N п/п</w:t>
            </w:r>
          </w:p>
        </w:tc>
        <w:tc>
          <w:tcPr>
            <w:tcW w:w="1875" w:type="dxa"/>
          </w:tcPr>
          <w:p w:rsidR="008E67F5" w:rsidRPr="00E01C22" w:rsidRDefault="008E67F5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</w:tc>
        <w:tc>
          <w:tcPr>
            <w:tcW w:w="3231" w:type="dxa"/>
          </w:tcPr>
          <w:p w:rsidR="008E67F5" w:rsidRPr="00E01C22" w:rsidRDefault="008E67F5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8E67F5" w:rsidRPr="00E01C22" w:rsidRDefault="008E67F5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8E67F5" w:rsidRPr="00E01C22" w:rsidRDefault="008E67F5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8E67F5" w:rsidRPr="00E01C22" w:rsidTr="005C7184">
        <w:tc>
          <w:tcPr>
            <w:tcW w:w="624" w:type="dxa"/>
          </w:tcPr>
          <w:p w:rsidR="008E67F5" w:rsidRPr="00E01C22" w:rsidRDefault="008E67F5" w:rsidP="005C7184">
            <w:pPr>
              <w:pStyle w:val="ConsPlusNormal"/>
            </w:pPr>
          </w:p>
        </w:tc>
        <w:tc>
          <w:tcPr>
            <w:tcW w:w="1875" w:type="dxa"/>
          </w:tcPr>
          <w:p w:rsidR="008E67F5" w:rsidRPr="00E01C22" w:rsidRDefault="008E67F5" w:rsidP="005C7184">
            <w:pPr>
              <w:pStyle w:val="ConsPlusNormal"/>
            </w:pPr>
          </w:p>
        </w:tc>
        <w:tc>
          <w:tcPr>
            <w:tcW w:w="3231" w:type="dxa"/>
          </w:tcPr>
          <w:p w:rsidR="008E67F5" w:rsidRPr="00E01C22" w:rsidRDefault="008E67F5" w:rsidP="005C7184">
            <w:pPr>
              <w:pStyle w:val="ConsPlusNormal"/>
            </w:pPr>
          </w:p>
        </w:tc>
        <w:tc>
          <w:tcPr>
            <w:tcW w:w="1871" w:type="dxa"/>
          </w:tcPr>
          <w:p w:rsidR="008E67F5" w:rsidRPr="00E01C22" w:rsidRDefault="008E67F5" w:rsidP="005C7184">
            <w:pPr>
              <w:pStyle w:val="ConsPlusNormal"/>
            </w:pPr>
          </w:p>
        </w:tc>
        <w:tc>
          <w:tcPr>
            <w:tcW w:w="1871" w:type="dxa"/>
          </w:tcPr>
          <w:p w:rsidR="008E67F5" w:rsidRPr="00E01C22" w:rsidRDefault="008E67F5" w:rsidP="005C7184">
            <w:pPr>
              <w:pStyle w:val="ConsPlusNormal"/>
            </w:pPr>
          </w:p>
        </w:tc>
      </w:tr>
    </w:tbl>
    <w:p w:rsidR="008E67F5" w:rsidRPr="00E01C22" w:rsidRDefault="008E67F5" w:rsidP="002356C4">
      <w:pPr>
        <w:pStyle w:val="ConsPlusNormal"/>
        <w:outlineLvl w:val="2"/>
      </w:pPr>
    </w:p>
    <w:sectPr w:rsidR="008E67F5" w:rsidRPr="00E01C22" w:rsidSect="005C7184">
      <w:headerReference w:type="default" r:id="rId2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7F5" w:rsidRDefault="008E67F5" w:rsidP="001548A5">
      <w:r>
        <w:separator/>
      </w:r>
    </w:p>
  </w:endnote>
  <w:endnote w:type="continuationSeparator" w:id="0">
    <w:p w:rsidR="008E67F5" w:rsidRDefault="008E67F5" w:rsidP="0015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7F5" w:rsidRDefault="008E67F5" w:rsidP="001548A5">
      <w:r>
        <w:separator/>
      </w:r>
    </w:p>
  </w:footnote>
  <w:footnote w:type="continuationSeparator" w:id="0">
    <w:p w:rsidR="008E67F5" w:rsidRDefault="008E67F5" w:rsidP="00154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7F5" w:rsidRDefault="008E67F5">
    <w:pPr>
      <w:pStyle w:val="Header"/>
      <w:jc w:val="center"/>
    </w:pPr>
    <w:fldSimple w:instr="PAGE   \* MERGEFORMAT">
      <w:r>
        <w:rPr>
          <w:noProof/>
        </w:rPr>
        <w:t>10</w:t>
      </w:r>
    </w:fldSimple>
  </w:p>
  <w:p w:rsidR="008E67F5" w:rsidRDefault="008E67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479"/>
    <w:rsid w:val="00002148"/>
    <w:rsid w:val="00013D38"/>
    <w:rsid w:val="00015C88"/>
    <w:rsid w:val="00030BC2"/>
    <w:rsid w:val="00043E2E"/>
    <w:rsid w:val="00074124"/>
    <w:rsid w:val="000930EB"/>
    <w:rsid w:val="000A7C1E"/>
    <w:rsid w:val="001209D8"/>
    <w:rsid w:val="001548A5"/>
    <w:rsid w:val="001B7A40"/>
    <w:rsid w:val="001C1348"/>
    <w:rsid w:val="001E3CE6"/>
    <w:rsid w:val="00233A40"/>
    <w:rsid w:val="002356C4"/>
    <w:rsid w:val="00235AFC"/>
    <w:rsid w:val="00270C19"/>
    <w:rsid w:val="002A665F"/>
    <w:rsid w:val="002C4DB3"/>
    <w:rsid w:val="002D097C"/>
    <w:rsid w:val="002E1C79"/>
    <w:rsid w:val="003270A1"/>
    <w:rsid w:val="003601F3"/>
    <w:rsid w:val="00364AFD"/>
    <w:rsid w:val="00391A0D"/>
    <w:rsid w:val="003F2543"/>
    <w:rsid w:val="00422FD1"/>
    <w:rsid w:val="00443DF7"/>
    <w:rsid w:val="00446A04"/>
    <w:rsid w:val="00492E87"/>
    <w:rsid w:val="004A7D06"/>
    <w:rsid w:val="00515453"/>
    <w:rsid w:val="005908BD"/>
    <w:rsid w:val="005A41B4"/>
    <w:rsid w:val="005A6E14"/>
    <w:rsid w:val="005B11CA"/>
    <w:rsid w:val="005C7184"/>
    <w:rsid w:val="006545C7"/>
    <w:rsid w:val="00655957"/>
    <w:rsid w:val="00664764"/>
    <w:rsid w:val="006B0D70"/>
    <w:rsid w:val="006B7124"/>
    <w:rsid w:val="00704B63"/>
    <w:rsid w:val="00721D29"/>
    <w:rsid w:val="00726561"/>
    <w:rsid w:val="007644F6"/>
    <w:rsid w:val="00785644"/>
    <w:rsid w:val="007B7732"/>
    <w:rsid w:val="007C73B9"/>
    <w:rsid w:val="00841C45"/>
    <w:rsid w:val="00896D56"/>
    <w:rsid w:val="008A6A61"/>
    <w:rsid w:val="008B4DD9"/>
    <w:rsid w:val="008E0327"/>
    <w:rsid w:val="008E67F5"/>
    <w:rsid w:val="00912FBC"/>
    <w:rsid w:val="009456FA"/>
    <w:rsid w:val="00946D84"/>
    <w:rsid w:val="00961CA3"/>
    <w:rsid w:val="009B159C"/>
    <w:rsid w:val="00A31DF9"/>
    <w:rsid w:val="00A3245F"/>
    <w:rsid w:val="00A41E86"/>
    <w:rsid w:val="00B001B1"/>
    <w:rsid w:val="00B0032C"/>
    <w:rsid w:val="00B36BAD"/>
    <w:rsid w:val="00B37E90"/>
    <w:rsid w:val="00B53A8A"/>
    <w:rsid w:val="00BA0DFE"/>
    <w:rsid w:val="00BB5466"/>
    <w:rsid w:val="00BE6FCB"/>
    <w:rsid w:val="00BE7199"/>
    <w:rsid w:val="00C310C2"/>
    <w:rsid w:val="00C35C30"/>
    <w:rsid w:val="00C635E2"/>
    <w:rsid w:val="00C63F05"/>
    <w:rsid w:val="00C65F45"/>
    <w:rsid w:val="00C74C9A"/>
    <w:rsid w:val="00C86804"/>
    <w:rsid w:val="00CA3C97"/>
    <w:rsid w:val="00CC0614"/>
    <w:rsid w:val="00CE0B6C"/>
    <w:rsid w:val="00D0444F"/>
    <w:rsid w:val="00D34821"/>
    <w:rsid w:val="00D822DD"/>
    <w:rsid w:val="00E01C22"/>
    <w:rsid w:val="00E557FA"/>
    <w:rsid w:val="00EC341F"/>
    <w:rsid w:val="00EC63A1"/>
    <w:rsid w:val="00EE2D17"/>
    <w:rsid w:val="00EF031C"/>
    <w:rsid w:val="00F22479"/>
    <w:rsid w:val="00F27390"/>
    <w:rsid w:val="00F47A43"/>
    <w:rsid w:val="00F8358C"/>
    <w:rsid w:val="00F92738"/>
    <w:rsid w:val="00F97118"/>
    <w:rsid w:val="00FA4AB5"/>
    <w:rsid w:val="00FF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0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7D06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4A7D0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A7D06"/>
    <w:pPr>
      <w:spacing w:before="100" w:beforeAutospacing="1" w:after="100" w:afterAutospacing="1"/>
    </w:pPr>
  </w:style>
  <w:style w:type="character" w:customStyle="1" w:styleId="a">
    <w:name w:val="Гипертекстовая ссылка"/>
    <w:uiPriority w:val="99"/>
    <w:rsid w:val="009456FA"/>
    <w:rPr>
      <w:b/>
      <w:color w:val="008000"/>
    </w:rPr>
  </w:style>
  <w:style w:type="paragraph" w:styleId="NoSpacing">
    <w:name w:val="No Spacing"/>
    <w:uiPriority w:val="99"/>
    <w:qFormat/>
    <w:rsid w:val="00BE7199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78564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856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548A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4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1548A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4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4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44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52AEF7A10185BB8000E5322m1x8C" TargetMode="External"/><Relationship Id="rId13" Type="http://schemas.openxmlformats.org/officeDocument/2006/relationships/hyperlink" Target="consultantplus://offline/ref=9F25F9F3E47CD11F5C02CDFC1961052BF01428E97C18185BB8000E5322m1x8C" TargetMode="External"/><Relationship Id="rId18" Type="http://schemas.openxmlformats.org/officeDocument/2006/relationships/hyperlink" Target="consultantplus://offline/ref=9F25F9F3E47CD11F5C02CDFC1961052BF31620EF7C16185BB8000E5322m1x8C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C3EA9EAC4180A7DAAB8F063A92F7F007786ABEEF7F60A8E4333679FD9g16BB" TargetMode="External"/><Relationship Id="rId7" Type="http://schemas.openxmlformats.org/officeDocument/2006/relationships/hyperlink" Target="consultantplus://offline/ref=9F25F9F3E47CD11F5C02CDFC1961052BF01628E87B15185BB8000E5322m1x8C" TargetMode="External"/><Relationship Id="rId12" Type="http://schemas.openxmlformats.org/officeDocument/2006/relationships/hyperlink" Target="consultantplus://offline/ref=9F25F9F3E47CD11F5C02CDFC1961052BF31D2DE57716185BB8000E5322m1x8C" TargetMode="External"/><Relationship Id="rId17" Type="http://schemas.openxmlformats.org/officeDocument/2006/relationships/hyperlink" Target="consultantplus://offline/ref=9F25F9F3E47CD11F5C02CDFC1961052BF01429ED7F16185BB8000E5322m1x8C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25F9F3E47CD11F5C02CDFC1961052BF01628E87B14185BB8000E5322m1x8C" TargetMode="External"/><Relationship Id="rId20" Type="http://schemas.openxmlformats.org/officeDocument/2006/relationships/hyperlink" Target="consultantplus://offline/ref=2C3EA9EAC4180A7DAAB8F063A92F7F007486AAE6FBF40A8E4333679FD9g16B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25F9F3E47CD11F5C02CDFC1961052BF01629EF7816185BB8000E5322m1x8C" TargetMode="External"/><Relationship Id="rId11" Type="http://schemas.openxmlformats.org/officeDocument/2006/relationships/hyperlink" Target="consultantplus://offline/ref=9F25F9F3E47CD11F5C02CDFC1961052BF0152DE97B18185BB8000E5322m1x8C" TargetMode="External"/><Relationship Id="rId24" Type="http://schemas.openxmlformats.org/officeDocument/2006/relationships/hyperlink" Target="consultantplus://offline/ref=04989A41D77224A380F2F32A6E773B4AEDE9385866CF5EE74B1A52CB6D3FB7A596F0325A9C994878pCu1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F25F9F3E47CD11F5C02CDFC1961052BF01428EC7A16185BB8000E5322m1x8C" TargetMode="External"/><Relationship Id="rId23" Type="http://schemas.openxmlformats.org/officeDocument/2006/relationships/hyperlink" Target="consultantplus://offline/ref=04989A41D77224A380F2F32A6E773B4AE7E139506BCC03ED43435EC96A30E8B291B93E5B9C994Ap7u6K" TargetMode="External"/><Relationship Id="rId10" Type="http://schemas.openxmlformats.org/officeDocument/2006/relationships/hyperlink" Target="consultantplus://offline/ref=9F25F9F3E47CD11F5C02CDFC1961052BF01628EA7818185BB8000E5322m1x8C" TargetMode="External"/><Relationship Id="rId19" Type="http://schemas.openxmlformats.org/officeDocument/2006/relationships/hyperlink" Target="consultantplus://offline/ref=2C3EA9EAC4180A7DAAB8F063A92F7F00778CAAE0F7FC0A8E4333679FD9g16B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F25F9F3E47CD11F5C02CDFC1961052BF01628E47F12185BB8000E5322m1x8C" TargetMode="External"/><Relationship Id="rId14" Type="http://schemas.openxmlformats.org/officeDocument/2006/relationships/hyperlink" Target="consultantplus://offline/ref=9F25F9F3E47CD11F5C02CDFC1961052BF3112FE97815185BB8000E5322m1x8C" TargetMode="External"/><Relationship Id="rId22" Type="http://schemas.openxmlformats.org/officeDocument/2006/relationships/hyperlink" Target="consultantplus://offline/ref=502997FFDBA8AAF5474A9D08A3AC0F253EDA581448750301D1A8F2097A2DF8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10</Pages>
  <Words>4283</Words>
  <Characters>24417</Characters>
  <Application>Microsoft Office Outlook</Application>
  <DocSecurity>0</DocSecurity>
  <Lines>0</Lines>
  <Paragraphs>0</Paragraphs>
  <ScaleCrop>false</ScaleCrop>
  <Company>ИФНС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Горностаева Ирина Ивановна</dc:creator>
  <cp:keywords/>
  <dc:description/>
  <cp:lastModifiedBy>3811-00-839</cp:lastModifiedBy>
  <cp:revision>18</cp:revision>
  <cp:lastPrinted>2018-06-14T04:27:00Z</cp:lastPrinted>
  <dcterms:created xsi:type="dcterms:W3CDTF">2018-01-31T06:07:00Z</dcterms:created>
  <dcterms:modified xsi:type="dcterms:W3CDTF">2018-06-14T04:38:00Z</dcterms:modified>
</cp:coreProperties>
</file>