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2D5" w:rsidRPr="00E01C22" w:rsidRDefault="001E42D5" w:rsidP="00FF49B5">
      <w:pPr>
        <w:pStyle w:val="NormalWeb"/>
        <w:spacing w:before="0" w:beforeAutospacing="0" w:after="40" w:afterAutospacing="0"/>
        <w:ind w:left="5664"/>
        <w:rPr>
          <w:sz w:val="28"/>
          <w:szCs w:val="28"/>
        </w:rPr>
      </w:pPr>
      <w:r w:rsidRPr="00E01C22">
        <w:t>УТВЕРЖДАЮ</w:t>
      </w:r>
    </w:p>
    <w:p w:rsidR="001E42D5" w:rsidRPr="00E01C22" w:rsidRDefault="001E42D5" w:rsidP="00FF49B5">
      <w:pPr>
        <w:pStyle w:val="NormalWeb"/>
        <w:spacing w:before="0" w:beforeAutospacing="0" w:after="40" w:afterAutospacing="0"/>
        <w:ind w:left="5664"/>
      </w:pPr>
      <w:r>
        <w:t>Н</w:t>
      </w:r>
      <w:r w:rsidRPr="00E01C22">
        <w:t>ачальник ИФНС России</w:t>
      </w:r>
    </w:p>
    <w:p w:rsidR="001E42D5" w:rsidRPr="00E01C22" w:rsidRDefault="001E42D5" w:rsidP="00FF49B5">
      <w:pPr>
        <w:pStyle w:val="NormalWeb"/>
        <w:spacing w:before="0" w:beforeAutospacing="0" w:after="40" w:afterAutospacing="0"/>
        <w:ind w:left="5664"/>
        <w:rPr>
          <w:sz w:val="28"/>
          <w:szCs w:val="28"/>
        </w:rPr>
      </w:pPr>
      <w:r w:rsidRPr="00E01C22">
        <w:t>по Октябрьскому округу г. Иркутска</w:t>
      </w:r>
    </w:p>
    <w:p w:rsidR="001E42D5" w:rsidRPr="00E01C22" w:rsidRDefault="001E42D5" w:rsidP="00FF49B5">
      <w:pPr>
        <w:pStyle w:val="NormalWeb"/>
        <w:spacing w:before="0" w:beforeAutospacing="0" w:after="40" w:afterAutospacing="0"/>
        <w:ind w:left="5664"/>
      </w:pPr>
      <w:r w:rsidRPr="00E01C22">
        <w:t>____________________</w:t>
      </w:r>
      <w:r>
        <w:t xml:space="preserve"> О. М. Ионова</w:t>
      </w:r>
    </w:p>
    <w:p w:rsidR="001E42D5" w:rsidRDefault="001E42D5" w:rsidP="00FF49B5">
      <w:pPr>
        <w:pStyle w:val="NormalWeb"/>
        <w:spacing w:before="0" w:beforeAutospacing="0" w:after="40" w:afterAutospacing="0"/>
        <w:ind w:left="5664"/>
      </w:pPr>
      <w:r>
        <w:t xml:space="preserve">«_____» __________________ </w:t>
      </w:r>
      <w:smartTag w:uri="urn:schemas-microsoft-com:office:smarttags" w:element="metricconverter">
        <w:smartTagPr>
          <w:attr w:name="ProductID" w:val="2018 г"/>
        </w:smartTagPr>
        <w:r>
          <w:t>2018</w:t>
        </w:r>
        <w:r w:rsidRPr="00E01C22">
          <w:t xml:space="preserve"> г</w:t>
        </w:r>
      </w:smartTag>
      <w:r w:rsidRPr="00E01C22">
        <w:t>.</w:t>
      </w:r>
    </w:p>
    <w:p w:rsidR="001E42D5" w:rsidRDefault="001E42D5" w:rsidP="00422FD1">
      <w:pPr>
        <w:pStyle w:val="NormalWeb"/>
        <w:spacing w:before="0" w:beforeAutospacing="0" w:after="40" w:afterAutospacing="0"/>
      </w:pPr>
    </w:p>
    <w:p w:rsidR="001E42D5" w:rsidRPr="00E01C22" w:rsidRDefault="001E42D5" w:rsidP="00EC63A1">
      <w:pPr>
        <w:pStyle w:val="NormalWeb"/>
        <w:spacing w:before="0" w:beforeAutospacing="0" w:after="0" w:afterAutospacing="0"/>
        <w:ind w:firstLine="709"/>
        <w:jc w:val="center"/>
        <w:rPr>
          <w:sz w:val="28"/>
          <w:szCs w:val="28"/>
        </w:rPr>
      </w:pPr>
    </w:p>
    <w:p w:rsidR="001E42D5" w:rsidRDefault="001E42D5" w:rsidP="00EC63A1">
      <w:pPr>
        <w:pStyle w:val="NormalWeb"/>
        <w:spacing w:before="0" w:beforeAutospacing="0" w:after="0" w:afterAutospacing="0"/>
        <w:jc w:val="center"/>
        <w:rPr>
          <w:b/>
        </w:rPr>
      </w:pPr>
      <w:r w:rsidRPr="00E01C22">
        <w:rPr>
          <w:b/>
        </w:rPr>
        <w:t>Должностной регламент</w:t>
      </w:r>
    </w:p>
    <w:p w:rsidR="001E42D5" w:rsidRDefault="001E42D5" w:rsidP="005A6E14">
      <w:pPr>
        <w:pStyle w:val="ConsPlusNormal"/>
        <w:jc w:val="center"/>
        <w:rPr>
          <w:b/>
          <w:color w:val="000000"/>
          <w:szCs w:val="24"/>
          <w:lang w:eastAsia="en-US"/>
        </w:rPr>
      </w:pPr>
      <w:r w:rsidRPr="002C4DB3">
        <w:rPr>
          <w:b/>
          <w:color w:val="000000"/>
          <w:szCs w:val="24"/>
          <w:lang w:eastAsia="en-US"/>
        </w:rPr>
        <w:t>государственного налогового инспектора</w:t>
      </w:r>
    </w:p>
    <w:p w:rsidR="001E42D5" w:rsidRPr="005A6E14" w:rsidRDefault="001E42D5" w:rsidP="005A6E14">
      <w:pPr>
        <w:pStyle w:val="ConsPlusNormal"/>
        <w:jc w:val="center"/>
        <w:rPr>
          <w:b/>
          <w:color w:val="000000"/>
          <w:szCs w:val="24"/>
          <w:lang w:eastAsia="en-US"/>
        </w:rPr>
      </w:pPr>
      <w:r w:rsidRPr="002C4DB3">
        <w:rPr>
          <w:b/>
          <w:color w:val="000000"/>
          <w:szCs w:val="24"/>
          <w:lang w:eastAsia="en-US"/>
        </w:rPr>
        <w:t>отдела</w:t>
      </w:r>
      <w:r>
        <w:rPr>
          <w:b/>
          <w:color w:val="000000"/>
          <w:szCs w:val="24"/>
          <w:lang w:eastAsia="en-US"/>
        </w:rPr>
        <w:t xml:space="preserve"> камеральных проверок №3</w:t>
      </w:r>
    </w:p>
    <w:tbl>
      <w:tblPr>
        <w:tblW w:w="0" w:type="auto"/>
        <w:tblLook w:val="01E0"/>
      </w:tblPr>
      <w:tblGrid>
        <w:gridCol w:w="9571"/>
      </w:tblGrid>
      <w:tr w:rsidR="001E42D5" w:rsidRPr="00E01C22" w:rsidTr="00C74C9A">
        <w:tc>
          <w:tcPr>
            <w:tcW w:w="9571" w:type="dxa"/>
          </w:tcPr>
          <w:p w:rsidR="001E42D5" w:rsidRPr="00E01C22" w:rsidRDefault="001E42D5" w:rsidP="00EC63A1">
            <w:pPr>
              <w:pStyle w:val="NormalWeb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и</w:t>
            </w:r>
            <w:r w:rsidRPr="00E01C22">
              <w:rPr>
                <w:b/>
              </w:rPr>
              <w:t>нспекции Федеральной налоговой службы по Октябрьскому округу г. Иркутска</w:t>
            </w:r>
          </w:p>
        </w:tc>
      </w:tr>
    </w:tbl>
    <w:p w:rsidR="001E42D5" w:rsidRDefault="001E42D5" w:rsidP="00C310C2">
      <w:pPr>
        <w:pStyle w:val="ConsPlusNormal"/>
        <w:jc w:val="center"/>
        <w:outlineLvl w:val="2"/>
      </w:pPr>
    </w:p>
    <w:p w:rsidR="001E42D5" w:rsidRDefault="001E42D5" w:rsidP="00C310C2">
      <w:pPr>
        <w:pStyle w:val="ConsPlusNormal"/>
        <w:jc w:val="center"/>
        <w:outlineLvl w:val="2"/>
      </w:pPr>
    </w:p>
    <w:p w:rsidR="001E42D5" w:rsidRPr="00E01C22" w:rsidRDefault="001E42D5" w:rsidP="00C310C2">
      <w:pPr>
        <w:pStyle w:val="ConsPlusNormal"/>
        <w:jc w:val="center"/>
        <w:outlineLvl w:val="2"/>
        <w:rPr>
          <w:b/>
        </w:rPr>
      </w:pPr>
      <w:r w:rsidRPr="00E01C22">
        <w:br/>
      </w:r>
      <w:r w:rsidRPr="00E01C22">
        <w:rPr>
          <w:b/>
        </w:rPr>
        <w:t>I. Общие положения</w:t>
      </w:r>
    </w:p>
    <w:p w:rsidR="001E42D5" w:rsidRPr="00E01C22" w:rsidRDefault="001E42D5" w:rsidP="001548A5">
      <w:pPr>
        <w:pStyle w:val="ConsPlusNormal"/>
        <w:jc w:val="both"/>
        <w:rPr>
          <w:b/>
        </w:rPr>
      </w:pPr>
    </w:p>
    <w:p w:rsidR="001E42D5" w:rsidRPr="00C310C2" w:rsidRDefault="001E42D5" w:rsidP="000930EB">
      <w:pPr>
        <w:shd w:val="clear" w:color="auto" w:fill="FFFFFF"/>
        <w:ind w:firstLine="709"/>
        <w:contextualSpacing/>
        <w:jc w:val="both"/>
      </w:pPr>
      <w:r w:rsidRPr="00C310C2">
        <w:t xml:space="preserve">1. Должность федеральной государственной гражданской службы (далее - гражданская служба) </w:t>
      </w:r>
      <w:r>
        <w:t xml:space="preserve">старший </w:t>
      </w:r>
      <w:r w:rsidRPr="002C4DB3">
        <w:t xml:space="preserve">государственный налоговый инспектор </w:t>
      </w:r>
      <w:r w:rsidRPr="00C310C2">
        <w:t>отдела</w:t>
      </w:r>
      <w:r>
        <w:t xml:space="preserve"> камеральных проверок №3</w:t>
      </w:r>
      <w:r w:rsidRPr="00C310C2">
        <w:t xml:space="preserve"> Инспекции Федеральной налоговой службы по Октябрьскому округу г. Иркутска  </w:t>
      </w:r>
      <w:r w:rsidRPr="005A6E14">
        <w:t>(далее – государственный налоговый инспектор) относится к старшей группе должностей гражданской</w:t>
      </w:r>
      <w:r>
        <w:t xml:space="preserve"> службы категории «специалисты»</w:t>
      </w:r>
      <w:r w:rsidRPr="00C310C2">
        <w:t>.</w:t>
      </w:r>
    </w:p>
    <w:p w:rsidR="001E42D5" w:rsidRDefault="001E42D5" w:rsidP="000930EB">
      <w:pPr>
        <w:shd w:val="clear" w:color="auto" w:fill="FFFFFF"/>
        <w:ind w:firstLine="709"/>
        <w:contextualSpacing/>
        <w:jc w:val="both"/>
      </w:pPr>
      <w:r w:rsidRPr="005A6E14">
        <w:t>Регистрационный номер (код) должности – 11-3-4-09</w:t>
      </w:r>
      <w:r>
        <w:t>6</w:t>
      </w:r>
      <w:r w:rsidRPr="005A6E14">
        <w:t>.</w:t>
      </w:r>
    </w:p>
    <w:p w:rsidR="001E42D5" w:rsidRPr="002C4DB3" w:rsidRDefault="001E42D5" w:rsidP="005A6E14">
      <w:pPr>
        <w:pStyle w:val="ConsPlusNormal"/>
        <w:ind w:firstLine="709"/>
        <w:jc w:val="both"/>
        <w:rPr>
          <w:szCs w:val="24"/>
        </w:rPr>
      </w:pPr>
      <w:r w:rsidRPr="00C310C2">
        <w:t xml:space="preserve">2. Область профессиональной служебной деятельности </w:t>
      </w:r>
      <w:r w:rsidRPr="002C4DB3">
        <w:rPr>
          <w:szCs w:val="24"/>
        </w:rPr>
        <w:t>государственного налогового инспектора: регулирование налоговой деятельности.</w:t>
      </w:r>
    </w:p>
    <w:p w:rsidR="001E42D5" w:rsidRPr="00C310C2" w:rsidRDefault="001E42D5" w:rsidP="000930EB">
      <w:pPr>
        <w:shd w:val="clear" w:color="auto" w:fill="FFFFFF"/>
        <w:ind w:firstLine="709"/>
        <w:contextualSpacing/>
        <w:jc w:val="both"/>
      </w:pPr>
      <w:r w:rsidRPr="00C310C2">
        <w:t xml:space="preserve">3. Вид профессиональной служебной </w:t>
      </w:r>
      <w:r w:rsidRPr="002C4DB3">
        <w:t>деятельности государственного налогового инспектора</w:t>
      </w:r>
      <w:r w:rsidRPr="00C310C2">
        <w:t>: осуществление налогового контроля посредством осуществления контроля за проведением камеральных и тематических выездных налоговых проверок.</w:t>
      </w:r>
    </w:p>
    <w:p w:rsidR="001E42D5" w:rsidRPr="00C310C2" w:rsidRDefault="001E42D5" w:rsidP="000930EB">
      <w:pPr>
        <w:shd w:val="clear" w:color="auto" w:fill="FFFFFF"/>
        <w:ind w:firstLine="709"/>
        <w:contextualSpacing/>
        <w:jc w:val="both"/>
      </w:pPr>
      <w:r w:rsidRPr="00C310C2">
        <w:t xml:space="preserve">4. Назначение на должность и освобождение от должности </w:t>
      </w:r>
      <w:r w:rsidRPr="005A6E14">
        <w:t xml:space="preserve">государственного налогового инспектора </w:t>
      </w:r>
      <w:r w:rsidRPr="00C310C2">
        <w:t>осуществляется начальником Инспекции Федеральной налоговой службы по Октябрьскому округу г. Иркутска (далее – Инспекция).</w:t>
      </w:r>
    </w:p>
    <w:p w:rsidR="001E42D5" w:rsidRDefault="001E42D5" w:rsidP="00443DF7">
      <w:pPr>
        <w:shd w:val="clear" w:color="auto" w:fill="FFFFFF"/>
        <w:ind w:firstLine="709"/>
        <w:contextualSpacing/>
        <w:jc w:val="both"/>
      </w:pPr>
      <w:r w:rsidRPr="00C310C2">
        <w:t>5. </w:t>
      </w:r>
      <w:r>
        <w:t>Г</w:t>
      </w:r>
      <w:r w:rsidRPr="005A6E14">
        <w:t xml:space="preserve">осударственный налоговый инспектор </w:t>
      </w:r>
      <w:r w:rsidRPr="00C310C2">
        <w:t>непосредственно подчиняется начальнику отдела</w:t>
      </w:r>
      <w:r>
        <w:t xml:space="preserve"> камеральных проверок №3</w:t>
      </w:r>
      <w:r w:rsidRPr="00C310C2">
        <w:t xml:space="preserve"> и заместителю начальника Инспекции, курирующему отдел.</w:t>
      </w:r>
    </w:p>
    <w:p w:rsidR="001E42D5" w:rsidRPr="005C7184" w:rsidRDefault="001E42D5" w:rsidP="00443DF7">
      <w:pPr>
        <w:shd w:val="clear" w:color="auto" w:fill="FFFFFF"/>
        <w:ind w:firstLine="709"/>
        <w:contextualSpacing/>
        <w:jc w:val="both"/>
      </w:pPr>
    </w:p>
    <w:p w:rsidR="001E42D5" w:rsidRDefault="001E42D5" w:rsidP="002E1C79">
      <w:pPr>
        <w:ind w:firstLine="709"/>
        <w:jc w:val="center"/>
        <w:rPr>
          <w:b/>
        </w:rPr>
      </w:pPr>
      <w:r>
        <w:rPr>
          <w:b/>
        </w:rPr>
        <w:t>II. </w:t>
      </w:r>
      <w:r w:rsidRPr="00233A40">
        <w:rPr>
          <w:b/>
        </w:rPr>
        <w:t>Квалификационные требования</w:t>
      </w:r>
    </w:p>
    <w:p w:rsidR="001E42D5" w:rsidRPr="00233A40" w:rsidRDefault="001E42D5" w:rsidP="002E1C79">
      <w:pPr>
        <w:ind w:firstLine="709"/>
        <w:jc w:val="center"/>
        <w:rPr>
          <w:b/>
        </w:rPr>
      </w:pPr>
      <w:r>
        <w:rPr>
          <w:b/>
        </w:rPr>
        <w:t xml:space="preserve">для замещения должности гражданской службы </w:t>
      </w:r>
    </w:p>
    <w:p w:rsidR="001E42D5" w:rsidRDefault="001E42D5" w:rsidP="005C7184">
      <w:pPr>
        <w:pStyle w:val="ConsPlusNormal"/>
        <w:ind w:firstLine="709"/>
        <w:jc w:val="center"/>
      </w:pPr>
    </w:p>
    <w:p w:rsidR="001E42D5" w:rsidRDefault="001E42D5" w:rsidP="000930EB">
      <w:pPr>
        <w:pStyle w:val="ConsPlusNormal"/>
        <w:ind w:firstLine="709"/>
        <w:contextualSpacing/>
        <w:jc w:val="both"/>
      </w:pPr>
      <w:r>
        <w:t xml:space="preserve">6. Для замещения должности </w:t>
      </w:r>
      <w:r w:rsidRPr="005A6E14">
        <w:t xml:space="preserve">государственного налогового инспектора </w:t>
      </w:r>
      <w:r>
        <w:t>устанавливаются следующие требования.</w:t>
      </w:r>
    </w:p>
    <w:p w:rsidR="001E42D5" w:rsidRDefault="001E42D5" w:rsidP="000930EB">
      <w:pPr>
        <w:pStyle w:val="ConsPlusNormal"/>
        <w:ind w:firstLine="709"/>
        <w:contextualSpacing/>
        <w:jc w:val="both"/>
      </w:pPr>
      <w:r>
        <w:t>6.1.  Наличие высшего образования;</w:t>
      </w:r>
    </w:p>
    <w:p w:rsidR="001E42D5" w:rsidRDefault="001E42D5" w:rsidP="000930EB">
      <w:pPr>
        <w:pStyle w:val="ConsPlusNormal"/>
        <w:ind w:firstLine="709"/>
        <w:contextualSpacing/>
        <w:jc w:val="both"/>
      </w:pPr>
      <w:r>
        <w:t>6.2.  Без предъявления требований к стажу;</w:t>
      </w:r>
    </w:p>
    <w:p w:rsidR="001E42D5" w:rsidRPr="000930EB" w:rsidRDefault="001E42D5" w:rsidP="000930EB">
      <w:pPr>
        <w:widowControl w:val="0"/>
        <w:ind w:firstLine="709"/>
        <w:contextualSpacing/>
        <w:jc w:val="both"/>
        <w:rPr>
          <w:spacing w:val="-2"/>
        </w:rPr>
      </w:pPr>
      <w:r>
        <w:t xml:space="preserve">6.3. Наличие базовых знаний: </w:t>
      </w:r>
      <w:r w:rsidRPr="002C4DB3">
        <w:rPr>
          <w:spacing w:val="-2"/>
        </w:rPr>
        <w:t>государственного языка Российской Федерации (русского языка); основ Конституции Российской Федерации, Федерального закона от 27.05.2003 № 58-ФЗ «О системе государственной службы Российской Федерации»; Федерального закона от 27.07.2004 № 79-ФЗ «О государственной гражданской службе Российской Федерации»; Федерального закона от 25.12.2008 № 273-Ф3 «О противодействии коррупции»; в области информационно-коммуникационных технологий.</w:t>
      </w:r>
    </w:p>
    <w:p w:rsidR="001E42D5" w:rsidRDefault="001E42D5" w:rsidP="000930EB">
      <w:pPr>
        <w:pStyle w:val="ConsPlusNormal"/>
        <w:ind w:firstLine="709"/>
        <w:contextualSpacing/>
        <w:jc w:val="both"/>
      </w:pPr>
      <w:r>
        <w:t>6.4. Наличие профессиональных знаний:</w:t>
      </w:r>
    </w:p>
    <w:p w:rsidR="001E42D5" w:rsidRPr="001C1348" w:rsidRDefault="001E42D5" w:rsidP="000930EB">
      <w:pPr>
        <w:pStyle w:val="ConsPlusNormal"/>
        <w:ind w:firstLine="709"/>
        <w:contextualSpacing/>
        <w:jc w:val="both"/>
      </w:pPr>
      <w:r>
        <w:t xml:space="preserve">6.4.1. </w:t>
      </w:r>
      <w:r w:rsidRPr="001C1348">
        <w:t xml:space="preserve">В сфере законодательства Российской Федерации: </w:t>
      </w:r>
      <w:r w:rsidRPr="00002148">
        <w:t xml:space="preserve">Налоговый </w:t>
      </w:r>
      <w:hyperlink r:id="rId6" w:history="1">
        <w:r w:rsidRPr="00002148">
          <w:t>кодекс</w:t>
        </w:r>
      </w:hyperlink>
      <w:r w:rsidRPr="00002148">
        <w:t xml:space="preserve"> Российской Федерации, Бюджетный </w:t>
      </w:r>
      <w:hyperlink r:id="rId7" w:history="1">
        <w:r w:rsidRPr="00002148">
          <w:t>кодекс</w:t>
        </w:r>
      </w:hyperlink>
      <w:r w:rsidRPr="00002148">
        <w:t xml:space="preserve"> Российской Федерации, Федеральный </w:t>
      </w:r>
      <w:hyperlink r:id="rId8" w:history="1">
        <w:r w:rsidRPr="00002148">
          <w:t>закон</w:t>
        </w:r>
      </w:hyperlink>
      <w:r w:rsidRPr="00002148">
        <w:t xml:space="preserve"> от 08 августа </w:t>
      </w:r>
      <w:smartTag w:uri="urn:schemas-microsoft-com:office:smarttags" w:element="metricconverter">
        <w:smartTagPr>
          <w:attr w:name="ProductID" w:val="2001 г"/>
        </w:smartTagPr>
        <w:r w:rsidRPr="00002148">
          <w:t>2001 г</w:t>
        </w:r>
      </w:smartTag>
      <w:r w:rsidRPr="00002148">
        <w:t xml:space="preserve">. N 129-ФЗ "О государственной регистрации юридических лиц и индивидуальных предпринимателей" (с изменениями и дополнениями); </w:t>
      </w:r>
      <w:r w:rsidRPr="00F27390">
        <w:t xml:space="preserve">постановление Правительства Российской Федерации от 26 декабря </w:t>
      </w:r>
      <w:smartTag w:uri="urn:schemas-microsoft-com:office:smarttags" w:element="metricconverter">
        <w:smartTagPr>
          <w:attr w:name="ProductID" w:val="2011 г"/>
        </w:smartTagPr>
        <w:r w:rsidRPr="00F27390">
          <w:t>2011 г</w:t>
        </w:r>
      </w:smartTag>
      <w:r w:rsidRPr="00F27390">
        <w:t xml:space="preserve">. N 1137 "О формах и правилах заполнения (ведения) документов, применяемых при расчетах по налогу на добавленную стоимость"; </w:t>
      </w:r>
      <w:r w:rsidRPr="00002148">
        <w:t xml:space="preserve">Федеральный </w:t>
      </w:r>
      <w:hyperlink r:id="rId9" w:history="1">
        <w:r w:rsidRPr="00002148">
          <w:t>закон</w:t>
        </w:r>
      </w:hyperlink>
      <w:r w:rsidRPr="00002148">
        <w:t xml:space="preserve"> от 06 октября </w:t>
      </w:r>
      <w:smartTag w:uri="urn:schemas-microsoft-com:office:smarttags" w:element="metricconverter">
        <w:smartTagPr>
          <w:attr w:name="ProductID" w:val="1999 г"/>
        </w:smartTagPr>
        <w:r w:rsidRPr="00002148">
          <w:t>1999 г</w:t>
        </w:r>
      </w:smartTag>
      <w:r w:rsidRPr="00002148">
        <w:t xml:space="preserve">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 </w:t>
      </w:r>
      <w:r w:rsidRPr="00F27390">
        <w:t xml:space="preserve">постановление Правительства Российской Федерации от 25 декабря </w:t>
      </w:r>
      <w:smartTag w:uri="urn:schemas-microsoft-com:office:smarttags" w:element="metricconverter">
        <w:smartTagPr>
          <w:attr w:name="ProductID" w:val="2009 г"/>
        </w:smartTagPr>
        <w:r w:rsidRPr="00F27390">
          <w:t>2009 г</w:t>
        </w:r>
      </w:smartTag>
      <w:r w:rsidRPr="00F27390">
        <w:t xml:space="preserve">. N 1088 "О государственной автоматизированной системе "Управление"; приказ ФНС России от 29 октября </w:t>
      </w:r>
      <w:smartTag w:uri="urn:schemas-microsoft-com:office:smarttags" w:element="metricconverter">
        <w:smartTagPr>
          <w:attr w:name="ProductID" w:val="2014 г"/>
        </w:smartTagPr>
        <w:r w:rsidRPr="00F27390">
          <w:t>2014 г</w:t>
        </w:r>
      </w:smartTag>
      <w:r w:rsidRPr="00F27390">
        <w:t>. N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</w:t>
      </w:r>
      <w:r>
        <w:t xml:space="preserve"> </w:t>
      </w:r>
      <w:r w:rsidRPr="00002148">
        <w:t xml:space="preserve">Федеральный </w:t>
      </w:r>
      <w:hyperlink r:id="rId10" w:history="1">
        <w:r w:rsidRPr="00002148">
          <w:t>закон</w:t>
        </w:r>
      </w:hyperlink>
      <w:r w:rsidRPr="00002148">
        <w:t xml:space="preserve"> от 06 октября </w:t>
      </w:r>
      <w:smartTag w:uri="urn:schemas-microsoft-com:office:smarttags" w:element="metricconverter">
        <w:smartTagPr>
          <w:attr w:name="ProductID" w:val="2003 г"/>
        </w:smartTagPr>
        <w:r w:rsidRPr="00002148">
          <w:t>2003 г</w:t>
        </w:r>
      </w:smartTag>
      <w:r w:rsidRPr="00002148">
        <w:t xml:space="preserve">. N 131-ФЗ "Об общих принципах организации местного самоуправления в Российской Федерации"; </w:t>
      </w:r>
      <w:r w:rsidRPr="002C4DB3">
        <w:t>Приказ МНС России от 17.11.2003 № БГ-3-06/627@ «Об утверждении единых требований к формированию информационных ресурсов по камеральным и выездным налоговым проверкам»; Приказ ФНС России от 13.12.2006 № САЭ-3-06/860@ «Об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составлению»; Приказ ФНС России от 25.07.2012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 Приказ ФНС России от 03.10.2012 № ММВ-7-8/662@ «Об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Федерации»; Приказ МВД России от 30.06.2009</w:t>
      </w:r>
      <w:r>
        <w:t xml:space="preserve"> </w:t>
      </w:r>
      <w:r w:rsidRPr="002C4DB3">
        <w:t>№ 495 и ФНС России</w:t>
      </w:r>
      <w:r>
        <w:t xml:space="preserve"> </w:t>
      </w:r>
      <w:r w:rsidRPr="002C4DB3">
        <w:t>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 Приказ ФНС России от 25.07.2012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 Приказ Минфина Российской Федерации № 20н, МНС Российской Федерации № ГБ-3-04/39 от 10.03.1999 «Об утверждении Положения о порядке проведения инвентаризации имущества налогоплательщиков при налоговой проверке»; Приказ ФНС России от 02.08.2005 №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 Приказ ФНС Российской Федерации от 17.02.2011 № 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 Приказ ФНС России от 07.05.2007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 Приказ ФНС России от 30.05.2007</w:t>
      </w:r>
      <w:r>
        <w:t xml:space="preserve">  </w:t>
      </w:r>
      <w:r w:rsidRPr="002C4DB3">
        <w:t>№ ММ-3-06/333@ «Об утверждении Концепции системы планирования выездных налоговых проверок»;</w:t>
      </w:r>
      <w:r>
        <w:t xml:space="preserve"> </w:t>
      </w:r>
      <w:r w:rsidRPr="00002148">
        <w:t xml:space="preserve">Федеральный </w:t>
      </w:r>
      <w:hyperlink r:id="rId11" w:history="1">
        <w:r w:rsidRPr="00002148">
          <w:t>закон</w:t>
        </w:r>
      </w:hyperlink>
      <w:r w:rsidRPr="00002148">
        <w:t xml:space="preserve"> от 29 ноября </w:t>
      </w:r>
      <w:smartTag w:uri="urn:schemas-microsoft-com:office:smarttags" w:element="metricconverter">
        <w:smartTagPr>
          <w:attr w:name="ProductID" w:val="2007 г"/>
        </w:smartTagPr>
        <w:r w:rsidRPr="00002148">
          <w:t>2007 г</w:t>
        </w:r>
      </w:smartTag>
      <w:r w:rsidRPr="00002148">
        <w:t xml:space="preserve">. N 282-ФЗ "Об официальном статистическом учете и системе государственной статистики в Российской Федерации"; Федеральный </w:t>
      </w:r>
      <w:hyperlink r:id="rId12" w:history="1">
        <w:r w:rsidRPr="00002148">
          <w:t>закон</w:t>
        </w:r>
      </w:hyperlink>
      <w:r w:rsidRPr="00002148">
        <w:t xml:space="preserve"> от 09 февраля </w:t>
      </w:r>
      <w:smartTag w:uri="urn:schemas-microsoft-com:office:smarttags" w:element="metricconverter">
        <w:smartTagPr>
          <w:attr w:name="ProductID" w:val="2009 г"/>
        </w:smartTagPr>
        <w:r w:rsidRPr="00002148">
          <w:t>2009 г</w:t>
        </w:r>
      </w:smartTag>
      <w:r w:rsidRPr="00002148">
        <w:t xml:space="preserve">. N 8-ФЗ "Об обеспечении доступа к информации о деятельности государственных органов и органов местного самоуправления"; Федеральный </w:t>
      </w:r>
      <w:hyperlink r:id="rId13" w:history="1">
        <w:r w:rsidRPr="00002148">
          <w:t>закон</w:t>
        </w:r>
      </w:hyperlink>
      <w:r w:rsidRPr="00002148">
        <w:t xml:space="preserve"> от 27 июля </w:t>
      </w:r>
      <w:smartTag w:uri="urn:schemas-microsoft-com:office:smarttags" w:element="metricconverter">
        <w:smartTagPr>
          <w:attr w:name="ProductID" w:val="2010 г"/>
        </w:smartTagPr>
        <w:r w:rsidRPr="00002148">
          <w:t>2010 г</w:t>
        </w:r>
      </w:smartTag>
      <w:r w:rsidRPr="00002148">
        <w:t xml:space="preserve">. N 210-ФЗ "Об организации предоставления государственных и муниципальных услуг"; Федеральный </w:t>
      </w:r>
      <w:hyperlink r:id="rId14" w:history="1">
        <w:r w:rsidRPr="00002148">
          <w:t>закон</w:t>
        </w:r>
      </w:hyperlink>
      <w:r w:rsidRPr="00002148">
        <w:t xml:space="preserve"> от 28 декабря </w:t>
      </w:r>
      <w:smartTag w:uri="urn:schemas-microsoft-com:office:smarttags" w:element="metricconverter">
        <w:smartTagPr>
          <w:attr w:name="ProductID" w:val="2013 г"/>
        </w:smartTagPr>
        <w:r w:rsidRPr="00002148">
          <w:t>2013 г</w:t>
        </w:r>
      </w:smartTag>
      <w:r w:rsidRPr="00002148">
        <w:t xml:space="preserve">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 </w:t>
      </w:r>
      <w:hyperlink r:id="rId15" w:history="1">
        <w:r w:rsidRPr="00002148">
          <w:t>Закон</w:t>
        </w:r>
      </w:hyperlink>
      <w:r w:rsidRPr="00002148">
        <w:t xml:space="preserve"> Российской Федерации от 21 марта 1991 г. N 943-1 "О налоговых органах Российской Федерации"; Федеральный </w:t>
      </w:r>
      <w:hyperlink r:id="rId16" w:history="1">
        <w:r w:rsidRPr="00002148">
          <w:t>закон</w:t>
        </w:r>
      </w:hyperlink>
      <w:r w:rsidRPr="00002148">
        <w:t xml:space="preserve"> Российской Федерации от 27 июля 2006 г. N 152-ФЗ "О персональных данных"; Федеральный </w:t>
      </w:r>
      <w:hyperlink r:id="rId17" w:history="1">
        <w:r w:rsidRPr="00002148">
          <w:t>закон</w:t>
        </w:r>
      </w:hyperlink>
      <w:r w:rsidRPr="00002148">
        <w:t xml:space="preserve"> Российской Федерации от 6 апреля 2011 г. N 63-ФЗ "Об электронной подписи"; </w:t>
      </w:r>
      <w:hyperlink r:id="rId18" w:history="1">
        <w:r w:rsidRPr="00002148">
          <w:t>Указ</w:t>
        </w:r>
      </w:hyperlink>
      <w:r w:rsidRPr="00002148">
        <w:t xml:space="preserve"> Президента Российской Федерации от 7 мая 2012 г. N 601 "Об основных направлениях совершенствования системы государственного управления"; </w:t>
      </w:r>
      <w:hyperlink r:id="rId19" w:history="1">
        <w:r w:rsidRPr="001C1348">
          <w:t>Кодекс</w:t>
        </w:r>
      </w:hyperlink>
      <w:r w:rsidRPr="001C1348">
        <w:t xml:space="preserve"> Российской Федерации об административных правонарушениях, </w:t>
      </w:r>
      <w:hyperlink r:id="rId20" w:history="1">
        <w:r w:rsidRPr="001C1348">
          <w:t>Конвенция</w:t>
        </w:r>
      </w:hyperlink>
      <w:r w:rsidRPr="001C1348">
        <w:t xml:space="preserve"> Организации Объединенных Наций против коррупции от 31 октября 2003 г., Уголовный </w:t>
      </w:r>
      <w:hyperlink r:id="rId21" w:history="1">
        <w:r w:rsidRPr="001C1348">
          <w:t>кодекс</w:t>
        </w:r>
      </w:hyperlink>
      <w:r w:rsidRPr="001C1348">
        <w:t xml:space="preserve"> Российской Федерации, </w:t>
      </w:r>
      <w:hyperlink r:id="rId22" w:history="1">
        <w:r w:rsidRPr="001C1348">
          <w:t>постановление</w:t>
        </w:r>
      </w:hyperlink>
      <w:r w:rsidRPr="001C1348">
        <w:t xml:space="preserve"> Правительства Российской Федерации от 30 сентября 2004 г. N 506 "Об утверждении Положения о Федеральной налоговой службе",  Федерального закона от 27 июля 2004 г. № 79-ФЗ «О государственной гражданской службе Российской Федерации», Федеральный закон «О бухгалтерском учете» от 06.12.2011 № 402-ФЗ, Конституция Российской Федерации, федеральные конституционные законы, федеральных законы, указы Президента Российской Федерации и постановления Правительства Российской Федерации, иных нормативных актов и служебных документов.</w:t>
      </w:r>
    </w:p>
    <w:p w:rsidR="001E42D5" w:rsidRPr="001C1348" w:rsidRDefault="001E42D5" w:rsidP="000930EB">
      <w:pPr>
        <w:pStyle w:val="ConsPlusNormal"/>
        <w:tabs>
          <w:tab w:val="left" w:pos="709"/>
        </w:tabs>
        <w:ind w:firstLine="709"/>
        <w:contextualSpacing/>
        <w:jc w:val="both"/>
      </w:pPr>
      <w:r>
        <w:t>Г</w:t>
      </w:r>
      <w:r w:rsidRPr="005A6E14">
        <w:t xml:space="preserve">осударственный налоговый инспектор </w:t>
      </w:r>
      <w:r w:rsidRPr="001C1348"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1E42D5" w:rsidRPr="001C1348" w:rsidRDefault="001E42D5" w:rsidP="000930EB">
      <w:pPr>
        <w:pStyle w:val="ConsPlusNormal"/>
        <w:tabs>
          <w:tab w:val="left" w:pos="709"/>
        </w:tabs>
        <w:ind w:firstLine="709"/>
        <w:contextualSpacing/>
        <w:jc w:val="both"/>
      </w:pPr>
      <w:r w:rsidRPr="001C1348">
        <w:t>6.</w:t>
      </w:r>
      <w:r>
        <w:t>4</w:t>
      </w:r>
      <w:r w:rsidRPr="001C1348">
        <w:t>.2</w:t>
      </w:r>
      <w:r>
        <w:t xml:space="preserve">. Иные профессиональные знания: </w:t>
      </w:r>
      <w:r w:rsidRPr="002C4DB3">
        <w:rPr>
          <w:szCs w:val="24"/>
        </w:rPr>
        <w:t xml:space="preserve">порядок и сроки проведения камеральных проверок; требования к составлению акта камеральной проверки; судебно-арбитражная практика в части камеральных проверок; схемы ухода от налогов; порядок определения налогооблагаемой базы; порядок и критерии отбора налогоплательщиков для формирования плана выездных налоговых проверок; понятие «налоговый контроль»; особенности проведения </w:t>
      </w:r>
      <w:r>
        <w:rPr>
          <w:szCs w:val="24"/>
        </w:rPr>
        <w:t xml:space="preserve">тематических </w:t>
      </w:r>
      <w:r w:rsidRPr="002C4DB3">
        <w:rPr>
          <w:szCs w:val="24"/>
        </w:rPr>
        <w:t xml:space="preserve">выездных налоговых проверок; порядок и сроки проведения </w:t>
      </w:r>
      <w:r>
        <w:rPr>
          <w:szCs w:val="24"/>
        </w:rPr>
        <w:t xml:space="preserve">тематических </w:t>
      </w:r>
      <w:r w:rsidRPr="002C4DB3">
        <w:rPr>
          <w:szCs w:val="24"/>
        </w:rPr>
        <w:t xml:space="preserve">выездных налоговых проверок; порядок и сроки рассмотрения материалов налоговой проверки; порядок осуществления мероприятий налогового контроля при проведении </w:t>
      </w:r>
      <w:r>
        <w:rPr>
          <w:szCs w:val="24"/>
        </w:rPr>
        <w:t xml:space="preserve">тематических </w:t>
      </w:r>
      <w:r w:rsidRPr="002C4DB3">
        <w:rPr>
          <w:szCs w:val="24"/>
        </w:rPr>
        <w:t>выездных налоговых проверок</w:t>
      </w:r>
      <w:r>
        <w:rPr>
          <w:szCs w:val="24"/>
        </w:rPr>
        <w:t>.</w:t>
      </w:r>
      <w:r w:rsidRPr="001C1348">
        <w:t xml:space="preserve"> </w:t>
      </w:r>
    </w:p>
    <w:p w:rsidR="001E42D5" w:rsidRPr="001C1348" w:rsidRDefault="001E42D5" w:rsidP="000930EB">
      <w:pPr>
        <w:pStyle w:val="ConsPlusNormal"/>
        <w:tabs>
          <w:tab w:val="left" w:pos="709"/>
        </w:tabs>
        <w:ind w:firstLine="709"/>
        <w:contextualSpacing/>
        <w:jc w:val="both"/>
      </w:pPr>
      <w:r w:rsidRPr="001C1348">
        <w:t>6.</w:t>
      </w:r>
      <w:r>
        <w:t>5</w:t>
      </w:r>
      <w:r w:rsidRPr="001C1348">
        <w:t xml:space="preserve">. Наличие функциональных знаний: </w:t>
      </w:r>
      <w:r w:rsidRPr="002C4DB3">
        <w:rPr>
          <w:spacing w:val="-2"/>
          <w:szCs w:val="24"/>
        </w:rPr>
        <w:t>принципы, методы, технологии и механизмы осуществления налогового контроля; виды, назначение и технологии организации контрольных мероприятий; процедура организации камеральных и тематических выездных налоговых проверок: порядок, этапы, инструменты проведения; ограничения при проведении контрольных мероприятий; меры, принимаемые по результатам проверок.</w:t>
      </w:r>
    </w:p>
    <w:p w:rsidR="001E42D5" w:rsidRPr="00443DF7" w:rsidRDefault="001E42D5" w:rsidP="00EA4C3D">
      <w:pPr>
        <w:widowControl w:val="0"/>
        <w:ind w:firstLine="709"/>
        <w:contextualSpacing/>
        <w:jc w:val="both"/>
      </w:pPr>
      <w:r w:rsidRPr="001C1348">
        <w:t>6</w:t>
      </w:r>
      <w:r w:rsidRPr="00443DF7">
        <w:t>.6. Наличие базовых умений: мыслить системно (стратегически); планировать, рационально использовать служебное время и достигать результата; коммуникат</w:t>
      </w:r>
      <w:r>
        <w:t>ивность; управлять изменениями; руководить подчиненными, эффективно планировать, организовывать работу и контролировать ее выполнение, оперативно принимать и реализовывать управленческие решения.</w:t>
      </w:r>
    </w:p>
    <w:p w:rsidR="001E42D5" w:rsidRPr="002C4DB3" w:rsidRDefault="001E42D5" w:rsidP="000930EB">
      <w:pPr>
        <w:widowControl w:val="0"/>
        <w:ind w:firstLine="709"/>
        <w:contextualSpacing/>
        <w:jc w:val="both"/>
      </w:pPr>
      <w:r w:rsidRPr="00443DF7">
        <w:t>6.</w:t>
      </w:r>
      <w:r>
        <w:t>7</w:t>
      </w:r>
      <w:r w:rsidRPr="00443DF7">
        <w:t>. Наличие профессиональных умений: проведение камеральной</w:t>
      </w:r>
      <w:r w:rsidRPr="002C4DB3">
        <w:t xml:space="preserve"> налоговой проверки и составление акта по ее результатам; организация и проведение тематической выездной налоговой проверки, а также рассмотрение и оформление ее результатов в соответствии с порядком и соблюдением сроков; подготовка решения о проведении выездной налоговой проверки.</w:t>
      </w:r>
    </w:p>
    <w:p w:rsidR="001E42D5" w:rsidRDefault="001E42D5" w:rsidP="00443DF7">
      <w:pPr>
        <w:widowControl w:val="0"/>
        <w:ind w:firstLine="709"/>
        <w:contextualSpacing/>
        <w:jc w:val="both"/>
      </w:pPr>
      <w:r w:rsidRPr="001C1348">
        <w:t>6.</w:t>
      </w:r>
      <w:r>
        <w:t>8</w:t>
      </w:r>
      <w:r w:rsidRPr="001C1348">
        <w:t xml:space="preserve">. Наличие функциональных умений: </w:t>
      </w:r>
      <w:r w:rsidRPr="002C4DB3">
        <w:t>разработка, рассмотрение и согласование документов; подготовка аналитических, информационных и других материалов; контроль за проведением камеральных и тематических выездных налоговых проверок; подготовка методич</w:t>
      </w:r>
      <w:r>
        <w:t>еских рекомендаций, разъяснений.</w:t>
      </w:r>
    </w:p>
    <w:p w:rsidR="001E42D5" w:rsidRDefault="001E42D5" w:rsidP="00F8358C">
      <w:pPr>
        <w:widowControl w:val="0"/>
        <w:ind w:firstLine="567"/>
        <w:jc w:val="center"/>
        <w:rPr>
          <w:b/>
        </w:rPr>
      </w:pPr>
    </w:p>
    <w:p w:rsidR="001E42D5" w:rsidRPr="00F8358C" w:rsidRDefault="001E42D5" w:rsidP="00F8358C">
      <w:pPr>
        <w:widowControl w:val="0"/>
        <w:ind w:firstLine="567"/>
        <w:jc w:val="center"/>
      </w:pPr>
      <w:r w:rsidRPr="00E01C22">
        <w:rPr>
          <w:b/>
        </w:rPr>
        <w:t>III. Должностные обязанности, права и ответственность</w:t>
      </w:r>
    </w:p>
    <w:p w:rsidR="001E42D5" w:rsidRPr="005C7184" w:rsidRDefault="001E42D5" w:rsidP="005C7184">
      <w:pPr>
        <w:pStyle w:val="ConsPlusNormal"/>
        <w:ind w:firstLine="567"/>
        <w:jc w:val="center"/>
        <w:outlineLvl w:val="2"/>
        <w:rPr>
          <w:b/>
        </w:rPr>
      </w:pPr>
    </w:p>
    <w:p w:rsidR="001E42D5" w:rsidRPr="00664764" w:rsidRDefault="001E42D5" w:rsidP="00F47A43">
      <w:pPr>
        <w:pStyle w:val="ConsPlusNormal"/>
        <w:ind w:firstLine="709"/>
        <w:contextualSpacing/>
        <w:jc w:val="both"/>
      </w:pPr>
      <w:r>
        <w:t>7</w:t>
      </w:r>
      <w:r w:rsidRPr="00E01C22">
        <w:t xml:space="preserve">. </w:t>
      </w:r>
      <w:r w:rsidRPr="00664764">
        <w:t>Основные права и обязанности</w:t>
      </w:r>
      <w:r>
        <w:t xml:space="preserve"> г</w:t>
      </w:r>
      <w:r w:rsidRPr="00C65F45">
        <w:t>осударственн</w:t>
      </w:r>
      <w:r>
        <w:t>ого</w:t>
      </w:r>
      <w:r w:rsidRPr="00C65F45">
        <w:t xml:space="preserve"> налогов</w:t>
      </w:r>
      <w:r>
        <w:t>ого</w:t>
      </w:r>
      <w:r w:rsidRPr="00C65F45">
        <w:t xml:space="preserve"> инспектор</w:t>
      </w:r>
      <w:r>
        <w:t>а</w:t>
      </w:r>
      <w:r w:rsidRPr="00664764">
        <w:t>, а также запреты и требования, связанные с гражданской службой, которые установлены в его отношении, предусмотрены статьями 14, 15, 16, 17, 18, 19, 20, 20.1, 20.2 Федерального закона от 27.07.2004 № 79-ФЗ  «О государственной гражданской службе Российской Федерации».</w:t>
      </w:r>
    </w:p>
    <w:p w:rsidR="001E42D5" w:rsidRPr="00B0032C" w:rsidRDefault="001E42D5" w:rsidP="00F47A43">
      <w:pPr>
        <w:pStyle w:val="ConsPlusNormal"/>
        <w:ind w:firstLine="709"/>
        <w:contextualSpacing/>
        <w:jc w:val="both"/>
      </w:pPr>
      <w:r>
        <w:t>8</w:t>
      </w:r>
      <w:r w:rsidRPr="00E01C22">
        <w:t>.</w:t>
      </w:r>
      <w:r w:rsidRPr="00F8358C">
        <w:t xml:space="preserve"> </w:t>
      </w:r>
      <w:r>
        <w:t xml:space="preserve">В целях реализации задач и функций, возложенных </w:t>
      </w:r>
      <w:r w:rsidRPr="002C4DB3">
        <w:rPr>
          <w:szCs w:val="24"/>
        </w:rPr>
        <w:t xml:space="preserve">на </w:t>
      </w:r>
      <w:r w:rsidRPr="00C310C2">
        <w:t>отдел</w:t>
      </w:r>
      <w:r>
        <w:t xml:space="preserve"> камеральных проверок №3</w:t>
      </w:r>
      <w:r w:rsidRPr="002C4DB3">
        <w:rPr>
          <w:szCs w:val="24"/>
        </w:rPr>
        <w:t>,</w:t>
      </w:r>
      <w:r>
        <w:rPr>
          <w:szCs w:val="24"/>
        </w:rPr>
        <w:t xml:space="preserve"> </w:t>
      </w:r>
      <w:r>
        <w:t>г</w:t>
      </w:r>
      <w:r w:rsidRPr="00C65F45">
        <w:t xml:space="preserve">осударственный налоговый инспектор </w:t>
      </w:r>
      <w:r>
        <w:rPr>
          <w:szCs w:val="24"/>
        </w:rPr>
        <w:t>обязан</w:t>
      </w:r>
      <w:r w:rsidRPr="002C4DB3">
        <w:rPr>
          <w:szCs w:val="24"/>
        </w:rPr>
        <w:t>:</w:t>
      </w:r>
    </w:p>
    <w:p w:rsidR="001E42D5" w:rsidRDefault="001E42D5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8.1. Проводить камеральные проверки  налоговых деклараций и иных документов, служащих основанием для исчисления и уплаты налогов и сборов налогоплательщиков –  юридических лиц, индивидуальных предпринимателей.</w:t>
      </w:r>
    </w:p>
    <w:p w:rsidR="001E42D5" w:rsidRDefault="001E42D5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8.2. Составлять заключения, акты камеральных проверок, проекты решений по результатам проведенных проверок, решений о принятии обеспечительных мер и подготавливать материалы по привлечению к налоговой ответственности по выявленным нарушениям.</w:t>
      </w:r>
    </w:p>
    <w:p w:rsidR="001E42D5" w:rsidRDefault="001E42D5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8.3. Соблюдать процедурные и процессуальные сроки, предусмотренные законодательством о налогах и сборах и иными нормативными правовыми актами.</w:t>
      </w:r>
    </w:p>
    <w:p w:rsidR="001E42D5" w:rsidRDefault="001E42D5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8.4. Соблюдать установленные формы при составлении документов, предусмотренных при выполнении задач по направлениям отдела.</w:t>
      </w:r>
    </w:p>
    <w:p w:rsidR="001E42D5" w:rsidRDefault="001E42D5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8.5. Проводить анализ схем ухода от налогообложения, выработка предложений по их предотвращению.</w:t>
      </w:r>
    </w:p>
    <w:p w:rsidR="001E42D5" w:rsidRDefault="001E42D5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8.6. Проводить в ходе камеральной налоговой проверки, на основе налоговых деклараций по НДС, в которых сумма налога исчислена к уплате, мероприятия налогового контроля по выявлению получателей необоснованной налоговой выгоды, связанной с неправомерным применением налоговых вычетов по НДС, в отношении выявленных расхождений, также обоснованности возмещения НДС, в том числе с использованием информационного ресурса АСК НДС-2, формировать доказательственную базу и оформлять результаты проведенных мероприятий.</w:t>
      </w:r>
    </w:p>
    <w:p w:rsidR="001E42D5" w:rsidRDefault="001E42D5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8.7. Вводить пояснения в АСК НДС-2, представленные налогоплательщиками на требования о представлении пояснений в отношении выявленных расхождений, выставленные в соответствии с пунктом 3 статьи 88 Кодекса.</w:t>
      </w:r>
    </w:p>
    <w:p w:rsidR="001E42D5" w:rsidRDefault="001E42D5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8.8. Принимать меры к налогоплательщикам, не представившим налоговые декларации, документы по требованиям в установленный срок, осуществлять подготовку решений о приостановлении операций налогоплательщика по его счетам в банке и переводов его электронных денежных средств (решений об отмене данных решений) в случае непредставления или отказа в представлении налоговых деклараций, а также квитанций о приеме документов, направленных налоговым органом.</w:t>
      </w:r>
    </w:p>
    <w:p w:rsidR="001E42D5" w:rsidRDefault="001E42D5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8.9. Составлять протоколы об административных правонарушениях.</w:t>
      </w:r>
    </w:p>
    <w:p w:rsidR="001E42D5" w:rsidRDefault="001E42D5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8.10. Осуществлять информирование отдел регистрации и учета налогоплательщиков о наличии оснований для инициирования ликвидации налогоплательщиков – юридических лиц.</w:t>
      </w:r>
    </w:p>
    <w:p w:rsidR="001E42D5" w:rsidRDefault="001E42D5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8.11. Участвовать при рассмотрении материалов проверок в Инспекции и судебных инстанциях.</w:t>
      </w:r>
    </w:p>
    <w:p w:rsidR="001E42D5" w:rsidRDefault="001E42D5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8.12. Участвовать в производстве по делам об административных правонарушениях.</w:t>
      </w:r>
    </w:p>
    <w:p w:rsidR="001E42D5" w:rsidRDefault="001E42D5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8.13. Принимать участие в составлении отзывов в вышестоящие и судебные инстанции, подготавливать материалы для судебных и правоохранительных органов по результатам проведенных проверок.</w:t>
      </w:r>
    </w:p>
    <w:p w:rsidR="001E42D5" w:rsidRDefault="001E42D5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8.14. Подготавливать и передавать в юридический отдел Инспекции материалов для обеспечения производства по делам о налоговых правонарушениях, нарушениях законодательства о налогах и сборах, материалов на взыскание задолженности в судебном порядке.</w:t>
      </w:r>
    </w:p>
    <w:p w:rsidR="001E42D5" w:rsidRDefault="001E42D5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 xml:space="preserve">8.15. Обеспечивать сохранность и надлежащее оформление служебных документов, связанных с выполнением должностных обязанностей. </w:t>
      </w:r>
    </w:p>
    <w:p w:rsidR="001E42D5" w:rsidRDefault="001E42D5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8.16. Выполнять централизованные задания и готовить оперативную информация для начальника отдела, руководства Инспекции и вышестоящие налоговые органы;</w:t>
      </w:r>
    </w:p>
    <w:p w:rsidR="001E42D5" w:rsidRDefault="001E42D5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8.17. Формировать отчетность по предмету деятельности отдела.</w:t>
      </w:r>
    </w:p>
    <w:p w:rsidR="001E42D5" w:rsidRDefault="001E42D5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8.18. Готовить ответы на письменные запросы налогоплательщиков, других  налоговых органов, исполнительных органов государственной власти РФ, субъектов РФ, органов местного самоуправления, федерального казначейства, финансового управления, и прочих организации.</w:t>
      </w:r>
    </w:p>
    <w:p w:rsidR="001E42D5" w:rsidRDefault="001E42D5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8.19. Подготавливать информационные материалы для руководства Инспекции, управления, по вопросам, находящимся в компетенции отдела.</w:t>
      </w:r>
    </w:p>
    <w:p w:rsidR="001E42D5" w:rsidRDefault="001E42D5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 xml:space="preserve">8.20. Участвовать в подготовке и проведении совместных проверок, совместных совещаний, семинаров по вопросам, представляющим взаимный интерес, участие в работке комиссий. </w:t>
      </w:r>
    </w:p>
    <w:p w:rsidR="001E42D5" w:rsidRDefault="001E42D5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8.21. Осуществлять ввод в электронную базу системы ЭОД проведенных мероприятий налогового контроля, актов проверок, и других документов вынесенных  и составленных в результате исполнения своих должностных обязанностей, для обеспечения полноты заполнения информационных ресурсов.</w:t>
      </w:r>
    </w:p>
    <w:p w:rsidR="001E42D5" w:rsidRPr="00A41E86" w:rsidRDefault="001E42D5" w:rsidP="00BB5466">
      <w:pPr>
        <w:pStyle w:val="ConsPlusNormal"/>
        <w:tabs>
          <w:tab w:val="left" w:pos="709"/>
        </w:tabs>
        <w:ind w:firstLine="709"/>
        <w:contextualSpacing/>
        <w:jc w:val="both"/>
      </w:pPr>
      <w:r w:rsidRPr="00A41E86">
        <w:t>8.2</w:t>
      </w:r>
      <w:r>
        <w:t>2</w:t>
      </w:r>
      <w:r w:rsidRPr="00A41E86">
        <w:t>. Являться пользователем услугой удаленного доступа к федеральным ресурсам, сопровождаемым МИ ФНС России по ЦОД.</w:t>
      </w:r>
    </w:p>
    <w:p w:rsidR="001E42D5" w:rsidRPr="00A41E86" w:rsidRDefault="001E42D5" w:rsidP="00BB5466">
      <w:pPr>
        <w:pStyle w:val="ConsPlusNormal"/>
        <w:tabs>
          <w:tab w:val="left" w:pos="709"/>
        </w:tabs>
        <w:ind w:firstLine="709"/>
        <w:contextualSpacing/>
        <w:jc w:val="both"/>
      </w:pPr>
      <w:r w:rsidRPr="00A41E86">
        <w:t>8.2</w:t>
      </w:r>
      <w:r>
        <w:t>3</w:t>
      </w:r>
      <w:r w:rsidRPr="00A41E86">
        <w:t>. Осуществлять ввод и контроль за полнотой, достоверностью и своевременностью ведения информационных ресурсов в соответствии с требованиями Федеральной налоговой службы:</w:t>
      </w:r>
    </w:p>
    <w:p w:rsidR="001E42D5" w:rsidRDefault="001E42D5" w:rsidP="00BB5466">
      <w:pPr>
        <w:pStyle w:val="ConsPlusNormal"/>
        <w:tabs>
          <w:tab w:val="left" w:pos="709"/>
        </w:tabs>
        <w:ind w:firstLine="709"/>
        <w:contextualSpacing/>
        <w:jc w:val="both"/>
      </w:pPr>
      <w:r w:rsidRPr="00EC341F">
        <w:t>- ИР «Налоговые обязательства»;</w:t>
      </w:r>
    </w:p>
    <w:p w:rsidR="001E42D5" w:rsidRDefault="001E42D5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- ИР «Камеральные проверки»;</w:t>
      </w:r>
    </w:p>
    <w:p w:rsidR="001E42D5" w:rsidRDefault="001E42D5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- ИР «Истребование документов (информации) в рамках ст.93, 93.1 НК РФ»;</w:t>
      </w:r>
    </w:p>
    <w:p w:rsidR="001E42D5" w:rsidRDefault="001E42D5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- ИР «Досье рисков»;</w:t>
      </w:r>
    </w:p>
    <w:p w:rsidR="001E42D5" w:rsidRDefault="001E42D5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- ИР «Схемы уклонения»;</w:t>
      </w:r>
    </w:p>
    <w:p w:rsidR="001E42D5" w:rsidRDefault="001E42D5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- ИР «Допросы и осмотры»;</w:t>
      </w:r>
    </w:p>
    <w:p w:rsidR="001E42D5" w:rsidRDefault="001E42D5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- ИР «КНП»;</w:t>
      </w:r>
    </w:p>
    <w:p w:rsidR="001E42D5" w:rsidRDefault="001E42D5" w:rsidP="00BB5466">
      <w:pPr>
        <w:pStyle w:val="ConsPlusNormal"/>
        <w:tabs>
          <w:tab w:val="left" w:pos="709"/>
        </w:tabs>
        <w:ind w:firstLine="709"/>
        <w:contextualSpacing/>
        <w:jc w:val="both"/>
      </w:pPr>
      <w:r w:rsidRPr="00EC341F">
        <w:t>- ИР «Банковские счета»;</w:t>
      </w:r>
    </w:p>
    <w:p w:rsidR="001E42D5" w:rsidRDefault="001E42D5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- Программный комплекс АСК НДС-2;</w:t>
      </w:r>
    </w:p>
    <w:p w:rsidR="001E42D5" w:rsidRDefault="001E42D5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- СЭД-РЕГИОН.</w:t>
      </w:r>
    </w:p>
    <w:p w:rsidR="001E42D5" w:rsidRPr="00A41E86" w:rsidRDefault="001E42D5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8.24</w:t>
      </w:r>
      <w:r w:rsidRPr="00A41E86">
        <w:t>. Использовать в работе информационных, программных и аппаратных ресурсов:</w:t>
      </w:r>
    </w:p>
    <w:p w:rsidR="001E42D5" w:rsidRDefault="001E42D5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- ИР «Обмен данными с внешними источниками»;</w:t>
      </w:r>
    </w:p>
    <w:p w:rsidR="001E42D5" w:rsidRDefault="001E42D5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- ИР «Собственность»;</w:t>
      </w:r>
    </w:p>
    <w:p w:rsidR="001E42D5" w:rsidRDefault="001E42D5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- ИР «Счета»;</w:t>
      </w:r>
    </w:p>
    <w:p w:rsidR="001E42D5" w:rsidRDefault="001E42D5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- ИР «Налоговые обязательства»;</w:t>
      </w:r>
    </w:p>
    <w:p w:rsidR="001E42D5" w:rsidRDefault="001E42D5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- ИР «Камеральные проверки»;</w:t>
      </w:r>
    </w:p>
    <w:p w:rsidR="001E42D5" w:rsidRDefault="001E42D5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- ИР «Истребование документов (информации) в рамках ст.93,93.1 НК РФ»;</w:t>
      </w:r>
    </w:p>
    <w:p w:rsidR="001E42D5" w:rsidRDefault="001E42D5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- ИР «Досье рисков»;</w:t>
      </w:r>
    </w:p>
    <w:p w:rsidR="001E42D5" w:rsidRDefault="001E42D5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- ИР «Риски»;</w:t>
      </w:r>
    </w:p>
    <w:p w:rsidR="001E42D5" w:rsidRDefault="001E42D5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- ИР «Схемы уклонения»;</w:t>
      </w:r>
    </w:p>
    <w:p w:rsidR="001E42D5" w:rsidRDefault="001E42D5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- ИР «Допросы и осмотры»;</w:t>
      </w:r>
    </w:p>
    <w:p w:rsidR="001E42D5" w:rsidRDefault="001E42D5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- ИР «ПИК Доход»;</w:t>
      </w:r>
    </w:p>
    <w:p w:rsidR="001E42D5" w:rsidRDefault="001E42D5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- ИР «ЕАЭС-обмен»;</w:t>
      </w:r>
    </w:p>
    <w:p w:rsidR="001E42D5" w:rsidRDefault="001E42D5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- ИР «Валютный контроль»;</w:t>
      </w:r>
    </w:p>
    <w:p w:rsidR="001E42D5" w:rsidRDefault="001E42D5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- ИР «Информационные стенды»;</w:t>
      </w:r>
    </w:p>
    <w:p w:rsidR="001E42D5" w:rsidRDefault="001E42D5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- ИР «КНП»;</w:t>
      </w:r>
    </w:p>
    <w:p w:rsidR="001E42D5" w:rsidRDefault="001E42D5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- ИР «ВНП»;</w:t>
      </w:r>
    </w:p>
    <w:p w:rsidR="001E42D5" w:rsidRDefault="001E42D5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- ИР ПИК «Истребование документов»;</w:t>
      </w:r>
    </w:p>
    <w:p w:rsidR="001E42D5" w:rsidRDefault="001E42D5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- БД ПИК «НДС»;</w:t>
      </w:r>
    </w:p>
    <w:p w:rsidR="001E42D5" w:rsidRDefault="001E42D5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- ПО «Комиссия по НДС»;</w:t>
      </w:r>
    </w:p>
    <w:p w:rsidR="001E42D5" w:rsidRDefault="001E42D5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- БД «НДС_КНП»;</w:t>
      </w:r>
    </w:p>
    <w:p w:rsidR="001E42D5" w:rsidRDefault="001E42D5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- ИР «Банковские счета»;</w:t>
      </w:r>
    </w:p>
    <w:p w:rsidR="001E42D5" w:rsidRDefault="001E42D5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- ИР «Сведения-БР»</w:t>
      </w:r>
    </w:p>
    <w:p w:rsidR="001E42D5" w:rsidRDefault="001E42D5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- ИР «Трансфертная цена»;</w:t>
      </w:r>
    </w:p>
    <w:p w:rsidR="001E42D5" w:rsidRDefault="001E42D5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- Федеральный информационный ресурс;</w:t>
      </w:r>
    </w:p>
    <w:p w:rsidR="001E42D5" w:rsidRDefault="001E42D5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- Автоматизированная информационная система «Налог-3»;</w:t>
      </w:r>
    </w:p>
    <w:p w:rsidR="001E42D5" w:rsidRDefault="001E42D5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- Программный комплекс АСК НДС-2;</w:t>
      </w:r>
    </w:p>
    <w:p w:rsidR="001E42D5" w:rsidRDefault="001E42D5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- СЭД-РЕГИОН.</w:t>
      </w:r>
    </w:p>
    <w:p w:rsidR="001E42D5" w:rsidRPr="00A41E86" w:rsidRDefault="001E42D5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8.25</w:t>
      </w:r>
      <w:r w:rsidRPr="00A41E86">
        <w:t>. Осуществлять формирование Перечня операций технологического процесса, а также координация их выполнения.</w:t>
      </w:r>
    </w:p>
    <w:p w:rsidR="001E42D5" w:rsidRPr="00A41E86" w:rsidRDefault="001E42D5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8.26</w:t>
      </w:r>
      <w:r w:rsidRPr="00A41E86">
        <w:t>. Осуществлять внутренний контроль по ведению информационного ресурса, организовывать, координировать и/или методологически сопровождать его ведение.</w:t>
      </w:r>
    </w:p>
    <w:p w:rsidR="001E42D5" w:rsidRPr="00A41E86" w:rsidRDefault="001E42D5" w:rsidP="00BB5466">
      <w:pPr>
        <w:pStyle w:val="ConsPlusNormal"/>
        <w:tabs>
          <w:tab w:val="left" w:pos="709"/>
        </w:tabs>
        <w:ind w:firstLine="709"/>
        <w:contextualSpacing/>
        <w:jc w:val="both"/>
      </w:pPr>
      <w:r w:rsidRPr="00A41E86">
        <w:t xml:space="preserve">Объектом внутреннего контроля является самоконтроль по выполнению технологических процессов, </w:t>
      </w:r>
      <w:r>
        <w:t xml:space="preserve">в соответствии с </w:t>
      </w:r>
      <w:r w:rsidRPr="00A41E86">
        <w:t>созданны</w:t>
      </w:r>
      <w:r>
        <w:t>ми</w:t>
      </w:r>
      <w:r w:rsidRPr="00A41E86">
        <w:t xml:space="preserve"> карт</w:t>
      </w:r>
      <w:r>
        <w:t>ами</w:t>
      </w:r>
      <w:r w:rsidRPr="00A41E86">
        <w:t xml:space="preserve"> внутреннего контроля деятельности, в соответствии с приказом ФНС России от 14.03.2016 № ММВ-7-16/132@.</w:t>
      </w:r>
    </w:p>
    <w:p w:rsidR="001E42D5" w:rsidRPr="00A41E86" w:rsidRDefault="001E42D5" w:rsidP="00BB5466">
      <w:pPr>
        <w:pStyle w:val="ConsPlusNormal"/>
        <w:tabs>
          <w:tab w:val="left" w:pos="709"/>
        </w:tabs>
        <w:ind w:firstLine="709"/>
        <w:contextualSpacing/>
        <w:jc w:val="both"/>
      </w:pPr>
      <w:r w:rsidRPr="00A41E86">
        <w:t>Осуществлять оценку вероятности возникновения рисков нарушений требований законодательных и иных нормативных правовых актов РФ, а также нормативно-правовых актов и иных организационно-распорядительных документов ФНС России и рисков неэффективной деятельности с целью включения той или иной операции в карту внутреннего контроля или исключения из карты внутреннего контроля, а также определения применяемых к ней контрольных процедур.</w:t>
      </w:r>
    </w:p>
    <w:p w:rsidR="001E42D5" w:rsidRPr="00A41E86" w:rsidRDefault="001E42D5" w:rsidP="00BB5466">
      <w:pPr>
        <w:pStyle w:val="ConsPlusNormal"/>
        <w:tabs>
          <w:tab w:val="left" w:pos="709"/>
        </w:tabs>
        <w:ind w:firstLine="709"/>
        <w:contextualSpacing/>
        <w:jc w:val="both"/>
      </w:pPr>
      <w:r w:rsidRPr="00A41E86">
        <w:t xml:space="preserve">Еженедельно осуществлять мероприятия по внутреннему контролю посредством контроль - аналитических выборок, </w:t>
      </w:r>
      <w:r>
        <w:t xml:space="preserve">также </w:t>
      </w:r>
      <w:r w:rsidRPr="00A41E86">
        <w:t>сплошным способом за правомерность</w:t>
      </w:r>
      <w:r>
        <w:t>ю</w:t>
      </w:r>
      <w:r w:rsidRPr="00A41E86">
        <w:t xml:space="preserve"> требований законодательных и иных нормативных правовых актов РФ.</w:t>
      </w:r>
    </w:p>
    <w:p w:rsidR="001E42D5" w:rsidRDefault="001E42D5" w:rsidP="00BB5466">
      <w:pPr>
        <w:pStyle w:val="ConsPlusNormal"/>
        <w:tabs>
          <w:tab w:val="left" w:pos="709"/>
        </w:tabs>
        <w:ind w:firstLine="709"/>
        <w:contextualSpacing/>
        <w:jc w:val="both"/>
      </w:pPr>
      <w:r w:rsidRPr="00A41E86">
        <w:t>8.</w:t>
      </w:r>
      <w:r>
        <w:t>27</w:t>
      </w:r>
      <w:r w:rsidRPr="00A41E86">
        <w:t>.</w:t>
      </w:r>
      <w:r w:rsidRPr="007C73B9">
        <w:t xml:space="preserve"> </w:t>
      </w:r>
      <w:r>
        <w:t>На постоянной основе осуществлять контроль за полнотой и своевременностью исполнения рабочего плана по предупредительному контролю (самоконтролю).</w:t>
      </w:r>
    </w:p>
    <w:p w:rsidR="001E42D5" w:rsidRDefault="001E42D5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8.28. Осуществлять устранение нарушений, выявленных по результатам предупредительного контроля (самоконтроля), дистанционными мониторингами и комплексными аудиторскими проверками внутреннего аудита, проводимыми УФНС России по Иркутской области.</w:t>
      </w:r>
    </w:p>
    <w:p w:rsidR="001E42D5" w:rsidRDefault="001E42D5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8.29. Организовывать работу с документами, имеющими ограничительную пометку «ДСП» (Приказ ФНС России от 31.12.2009 № ММ-7-6/728@).</w:t>
      </w:r>
    </w:p>
    <w:p w:rsidR="001E42D5" w:rsidRDefault="001E42D5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8.30. Вести в установленном порядке делопроизводство, хранение и сдачу в архив документов.</w:t>
      </w:r>
    </w:p>
    <w:p w:rsidR="001E42D5" w:rsidRDefault="001E42D5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 xml:space="preserve">8.31. Изучать налоговое законодательство, инструктивные материалы, письма и руководящие указания ФНС России, управления,  касающихся компетенции </w:t>
      </w:r>
      <w:r w:rsidRPr="00C310C2">
        <w:t>отдела</w:t>
      </w:r>
      <w:r>
        <w:t xml:space="preserve"> с целью применения новой информации в практической работе, помощь в проведении экономической учебы в отделе.</w:t>
      </w:r>
    </w:p>
    <w:p w:rsidR="001E42D5" w:rsidRDefault="001E42D5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 xml:space="preserve">8.32. Осуществлять иные распоряжения начальника Инспекции, заместителей начальника Инспекции и начальника </w:t>
      </w:r>
      <w:r w:rsidRPr="00C310C2">
        <w:t>отдела</w:t>
      </w:r>
      <w:r>
        <w:t>.</w:t>
      </w:r>
    </w:p>
    <w:p w:rsidR="001E42D5" w:rsidRPr="00A41E86" w:rsidRDefault="001E42D5" w:rsidP="00BB5466">
      <w:pPr>
        <w:pStyle w:val="ConsPlusNormal"/>
        <w:tabs>
          <w:tab w:val="left" w:pos="709"/>
        </w:tabs>
        <w:ind w:firstLine="709"/>
        <w:contextualSpacing/>
        <w:jc w:val="both"/>
      </w:pPr>
      <w:r w:rsidRPr="00A41E86">
        <w:t>8.</w:t>
      </w:r>
      <w:r>
        <w:t>33</w:t>
      </w:r>
      <w:r w:rsidRPr="00A41E86">
        <w:t>. Выполнять иные мероприятия по предмету деятельности.</w:t>
      </w:r>
    </w:p>
    <w:p w:rsidR="001E42D5" w:rsidRPr="00A41E86" w:rsidRDefault="001E42D5" w:rsidP="00BB5466">
      <w:pPr>
        <w:pStyle w:val="ConsPlusNormal"/>
        <w:tabs>
          <w:tab w:val="left" w:pos="709"/>
        </w:tabs>
        <w:ind w:firstLine="709"/>
        <w:contextualSpacing/>
        <w:jc w:val="both"/>
      </w:pPr>
      <w:r w:rsidRPr="00A41E86">
        <w:t xml:space="preserve">9. В целях исполнения возложенных должностных обязанностей </w:t>
      </w:r>
      <w:r>
        <w:t xml:space="preserve">старший государственный инспектор </w:t>
      </w:r>
      <w:r w:rsidRPr="00A41E86">
        <w:t xml:space="preserve">имеет право: </w:t>
      </w:r>
    </w:p>
    <w:p w:rsidR="001E42D5" w:rsidRPr="00A41E86" w:rsidRDefault="001E42D5" w:rsidP="00BB5466">
      <w:pPr>
        <w:pStyle w:val="ConsPlusNormal"/>
        <w:tabs>
          <w:tab w:val="left" w:pos="709"/>
        </w:tabs>
        <w:ind w:firstLine="709"/>
        <w:contextualSpacing/>
        <w:jc w:val="both"/>
      </w:pPr>
      <w:r w:rsidRPr="00A41E86">
        <w:t xml:space="preserve">9.1. Вносить начальнику </w:t>
      </w:r>
      <w:r w:rsidRPr="00C310C2">
        <w:t>отдела</w:t>
      </w:r>
      <w:r>
        <w:t xml:space="preserve"> </w:t>
      </w:r>
      <w:r w:rsidRPr="00A41E86">
        <w:t xml:space="preserve">предложения, направленные на совершенствование работы; </w:t>
      </w:r>
    </w:p>
    <w:p w:rsidR="001E42D5" w:rsidRPr="00A41E86" w:rsidRDefault="001E42D5" w:rsidP="00BB5466">
      <w:pPr>
        <w:pStyle w:val="ConsPlusNormal"/>
        <w:tabs>
          <w:tab w:val="left" w:pos="709"/>
        </w:tabs>
        <w:ind w:firstLine="709"/>
        <w:contextualSpacing/>
        <w:jc w:val="both"/>
      </w:pPr>
      <w:r w:rsidRPr="00A41E86">
        <w:t>9.2. Вносить начальнику отдела предложения о поощрении гражданских служащих за успешное и добросовестное исполнение должностных обязанностей, выполнение задач особой сложности, продолжительную и безупречную службу;</w:t>
      </w:r>
    </w:p>
    <w:p w:rsidR="001E42D5" w:rsidRDefault="001E42D5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9.3. Представлять Инспекцию перед сторонними лицами и организациями по вопросам деятельности, входящим в его компетенцию;</w:t>
      </w:r>
    </w:p>
    <w:p w:rsidR="001E42D5" w:rsidRDefault="001E42D5" w:rsidP="00EE2D17">
      <w:pPr>
        <w:pStyle w:val="ConsPlusNormal"/>
        <w:tabs>
          <w:tab w:val="left" w:pos="709"/>
        </w:tabs>
        <w:ind w:firstLine="709"/>
        <w:contextualSpacing/>
        <w:jc w:val="both"/>
      </w:pPr>
      <w:r>
        <w:t>9.4. Производить согласование  проектов нормативно-распорядительных документов по предмету деятельности, их изменений и дополнений;</w:t>
      </w:r>
    </w:p>
    <w:p w:rsidR="001E42D5" w:rsidRPr="00A41E86" w:rsidRDefault="001E42D5" w:rsidP="00EE2D17">
      <w:pPr>
        <w:pStyle w:val="ConsPlusNormal"/>
        <w:tabs>
          <w:tab w:val="left" w:pos="709"/>
        </w:tabs>
        <w:ind w:firstLine="709"/>
        <w:contextualSpacing/>
        <w:jc w:val="both"/>
      </w:pPr>
      <w:r w:rsidRPr="00A41E86">
        <w:t>10. </w:t>
      </w:r>
      <w:r>
        <w:t>Г</w:t>
      </w:r>
      <w:r w:rsidRPr="00C65F45">
        <w:t xml:space="preserve">осударственный налоговый инспектор </w:t>
      </w:r>
      <w:r w:rsidRPr="00A41E86"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«Об утверждении Положения о Федеральной налоговой службе», положением об Инспекции, утвержденным руководителем управления ФНС России по Иркутской области 26 января 2015 г., положением о</w:t>
      </w:r>
      <w:r>
        <w:t>б</w:t>
      </w:r>
      <w:r w:rsidRPr="00A41E86">
        <w:t xml:space="preserve"> </w:t>
      </w:r>
      <w:r>
        <w:t>отделе камеральных проверок №3</w:t>
      </w:r>
      <w:r w:rsidRPr="00A41E86">
        <w:t>, приказами (распоряжениями) ФНС России, приказами УФНС России по Иркутской области, приказами Инспекции, поручениями руководства Инспекции и иными нормативными правовыми актами.</w:t>
      </w:r>
    </w:p>
    <w:p w:rsidR="001E42D5" w:rsidRDefault="001E42D5" w:rsidP="00BB5466">
      <w:pPr>
        <w:pStyle w:val="ConsPlusNormal"/>
        <w:tabs>
          <w:tab w:val="left" w:pos="709"/>
        </w:tabs>
        <w:ind w:firstLine="709"/>
        <w:contextualSpacing/>
        <w:jc w:val="both"/>
      </w:pPr>
      <w:r w:rsidRPr="00A41E86">
        <w:t>11. </w:t>
      </w:r>
      <w:r>
        <w:t>Г</w:t>
      </w:r>
      <w:r w:rsidRPr="00C65F45">
        <w:t xml:space="preserve">осударственный налоговый инспектор </w:t>
      </w:r>
      <w:r w:rsidRPr="00A41E86"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1E42D5" w:rsidRPr="00E01C22" w:rsidRDefault="001E42D5" w:rsidP="000930EB">
      <w:pPr>
        <w:pStyle w:val="ConsPlusNormal"/>
        <w:tabs>
          <w:tab w:val="left" w:pos="709"/>
        </w:tabs>
        <w:ind w:firstLine="567"/>
        <w:jc w:val="both"/>
      </w:pPr>
    </w:p>
    <w:p w:rsidR="001E42D5" w:rsidRDefault="001E42D5" w:rsidP="0093772A">
      <w:pPr>
        <w:pStyle w:val="ConsPlusNormal"/>
        <w:ind w:firstLine="567"/>
        <w:jc w:val="center"/>
        <w:outlineLvl w:val="2"/>
        <w:rPr>
          <w:b/>
        </w:rPr>
      </w:pPr>
      <w:r w:rsidRPr="00E01C22">
        <w:rPr>
          <w:b/>
        </w:rPr>
        <w:t xml:space="preserve">IV. Перечень вопросов, по которым </w:t>
      </w:r>
      <w:r>
        <w:rPr>
          <w:b/>
        </w:rPr>
        <w:t>гражданский служащий</w:t>
      </w:r>
      <w:r w:rsidRPr="00E01C22">
        <w:rPr>
          <w:b/>
        </w:rPr>
        <w:t xml:space="preserve"> вправе</w:t>
      </w:r>
    </w:p>
    <w:p w:rsidR="001E42D5" w:rsidRDefault="001E42D5" w:rsidP="0093772A">
      <w:pPr>
        <w:pStyle w:val="ConsPlusNormal"/>
        <w:ind w:firstLine="567"/>
        <w:jc w:val="center"/>
        <w:outlineLvl w:val="2"/>
        <w:rPr>
          <w:b/>
        </w:rPr>
      </w:pPr>
      <w:r w:rsidRPr="00E01C22">
        <w:rPr>
          <w:b/>
        </w:rPr>
        <w:t>или обязан самостоятельно принимать</w:t>
      </w:r>
      <w:r>
        <w:rPr>
          <w:b/>
        </w:rPr>
        <w:t xml:space="preserve"> </w:t>
      </w:r>
      <w:r w:rsidRPr="00E01C22">
        <w:rPr>
          <w:b/>
        </w:rPr>
        <w:t>управленческие и иные решения</w:t>
      </w:r>
    </w:p>
    <w:p w:rsidR="001E42D5" w:rsidRPr="00E01C22" w:rsidRDefault="001E42D5" w:rsidP="005C7184">
      <w:pPr>
        <w:pStyle w:val="ConsPlusNormal"/>
        <w:ind w:firstLine="567"/>
        <w:jc w:val="center"/>
        <w:rPr>
          <w:b/>
        </w:rPr>
      </w:pPr>
    </w:p>
    <w:p w:rsidR="001E42D5" w:rsidRDefault="001E42D5" w:rsidP="00BB5466">
      <w:pPr>
        <w:pStyle w:val="ConsPlusNormal"/>
        <w:ind w:firstLine="709"/>
        <w:contextualSpacing/>
        <w:jc w:val="both"/>
      </w:pPr>
      <w:r>
        <w:t>12</w:t>
      </w:r>
      <w:r w:rsidRPr="00FA4AB5">
        <w:t xml:space="preserve">. </w:t>
      </w:r>
      <w:r>
        <w:t>При исполнении служебных обязанностей г</w:t>
      </w:r>
      <w:r w:rsidRPr="00C65F45">
        <w:t xml:space="preserve">осударственный налоговый инспектор </w:t>
      </w:r>
      <w:r>
        <w:t>вправе самостоятельно принимать решения по вопросам:</w:t>
      </w:r>
    </w:p>
    <w:p w:rsidR="001E42D5" w:rsidRDefault="001E42D5" w:rsidP="00BB5466">
      <w:pPr>
        <w:pStyle w:val="ConsPlusNormal"/>
        <w:ind w:firstLine="709"/>
        <w:contextualSpacing/>
        <w:jc w:val="both"/>
      </w:pPr>
      <w:r w:rsidRPr="00E01C22">
        <w:t>организации работы отдела по установленным направлениям деятельности, направленной на реализацию з</w:t>
      </w:r>
      <w:r>
        <w:t>адач и функций, возложенных на И</w:t>
      </w:r>
      <w:r w:rsidRPr="00E01C22">
        <w:t>нспекцию;</w:t>
      </w:r>
    </w:p>
    <w:p w:rsidR="001E42D5" w:rsidRDefault="001E42D5" w:rsidP="00BB5466">
      <w:pPr>
        <w:pStyle w:val="ConsPlusNormal"/>
        <w:ind w:firstLine="709"/>
        <w:contextualSpacing/>
        <w:jc w:val="both"/>
      </w:pPr>
      <w:r w:rsidRPr="00E01C22">
        <w:t>реализации законодательств</w:t>
      </w:r>
      <w:r>
        <w:t>а Российской Федерации, п</w:t>
      </w:r>
      <w:r w:rsidRPr="00E01C22">
        <w:t>оложения о ФНС России, поручений ФНС Рос</w:t>
      </w:r>
      <w:r>
        <w:t>сии и управления, положения об И</w:t>
      </w:r>
      <w:r w:rsidRPr="00E01C22">
        <w:t>нспекции</w:t>
      </w:r>
      <w:r>
        <w:t>, административного регламента И</w:t>
      </w:r>
      <w:r w:rsidRPr="00E01C22">
        <w:t>нспекции;</w:t>
      </w:r>
    </w:p>
    <w:p w:rsidR="001E42D5" w:rsidRDefault="001E42D5" w:rsidP="00BB5466">
      <w:pPr>
        <w:pStyle w:val="ConsPlusNormal"/>
        <w:ind w:firstLine="709"/>
        <w:contextualSpacing/>
        <w:jc w:val="both"/>
      </w:pPr>
      <w:r>
        <w:t>возникающих при рассмотрении И</w:t>
      </w:r>
      <w:r w:rsidRPr="00E01C22">
        <w:t>нспекцией  заявлений, предложений, жалоб граждан и юридических лиц;</w:t>
      </w:r>
    </w:p>
    <w:p w:rsidR="001E42D5" w:rsidRDefault="001E42D5" w:rsidP="00BB5466">
      <w:pPr>
        <w:pStyle w:val="ConsPlusNormal"/>
        <w:ind w:firstLine="709"/>
        <w:contextualSpacing/>
        <w:jc w:val="both"/>
      </w:pPr>
      <w:r>
        <w:t>13. При исполнении служебных обязанностей г</w:t>
      </w:r>
      <w:r w:rsidRPr="005A6E14">
        <w:t xml:space="preserve">осударственный налоговый инспектор </w:t>
      </w:r>
      <w:r>
        <w:t>обязан самостоятельно принимать решения по вопросам:</w:t>
      </w:r>
    </w:p>
    <w:p w:rsidR="001E42D5" w:rsidRDefault="001E42D5" w:rsidP="00BB5466">
      <w:pPr>
        <w:pStyle w:val="ConsPlusNormal"/>
        <w:ind w:firstLine="709"/>
        <w:contextualSpacing/>
        <w:jc w:val="both"/>
      </w:pPr>
      <w:r w:rsidRPr="00E01C22">
        <w:t xml:space="preserve"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актам; </w:t>
      </w:r>
    </w:p>
    <w:p w:rsidR="001E42D5" w:rsidRDefault="001E42D5" w:rsidP="00BB5466">
      <w:pPr>
        <w:pStyle w:val="ConsPlusNormal"/>
        <w:ind w:firstLine="709"/>
        <w:contextualSpacing/>
        <w:jc w:val="both"/>
      </w:pPr>
      <w:r>
        <w:t>предусмотренным положением об И</w:t>
      </w:r>
      <w:r w:rsidRPr="00E01C22">
        <w:t>нспекции, иными нормативными актами, административным регламентом ФНС Рос</w:t>
      </w:r>
      <w:r>
        <w:t>сии, управления и И</w:t>
      </w:r>
      <w:r w:rsidRPr="00E01C22">
        <w:t>нспекции;</w:t>
      </w:r>
    </w:p>
    <w:p w:rsidR="001E42D5" w:rsidRDefault="001E42D5" w:rsidP="00BB5466">
      <w:pPr>
        <w:pStyle w:val="ConsPlusNormal"/>
        <w:ind w:firstLine="709"/>
        <w:contextualSpacing/>
        <w:jc w:val="both"/>
      </w:pPr>
      <w:r w:rsidRPr="00E01C22"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1E42D5" w:rsidRDefault="001E42D5" w:rsidP="00BB5466">
      <w:pPr>
        <w:pStyle w:val="ConsPlusNormal"/>
        <w:ind w:firstLine="709"/>
        <w:contextualSpacing/>
        <w:jc w:val="both"/>
      </w:pPr>
      <w:r w:rsidRPr="00E01C22">
        <w:t>отказывать в приеме документов, оформленных ненадлежащим образом;</w:t>
      </w:r>
      <w:r>
        <w:t xml:space="preserve"> </w:t>
      </w:r>
      <w:r w:rsidRPr="00E01C22">
        <w:t>осуществлять проверку документов и при необходимости возвращать их на переоформление;</w:t>
      </w:r>
    </w:p>
    <w:p w:rsidR="001E42D5" w:rsidRDefault="001E42D5" w:rsidP="00BB5466">
      <w:pPr>
        <w:pStyle w:val="ConsPlusNormal"/>
        <w:ind w:firstLine="709"/>
        <w:contextualSpacing/>
        <w:jc w:val="both"/>
      </w:pPr>
      <w:r w:rsidRPr="00E01C22">
        <w:t>заверять надлежащим образом копии документов;</w:t>
      </w:r>
      <w:r>
        <w:t xml:space="preserve"> </w:t>
      </w:r>
    </w:p>
    <w:p w:rsidR="001E42D5" w:rsidRDefault="001E42D5" w:rsidP="00BB5466">
      <w:pPr>
        <w:pStyle w:val="ConsPlusNormal"/>
        <w:ind w:firstLine="709"/>
        <w:contextualSpacing/>
        <w:jc w:val="both"/>
      </w:pPr>
      <w:r>
        <w:t>и другим.</w:t>
      </w:r>
    </w:p>
    <w:p w:rsidR="001E42D5" w:rsidRPr="005C7184" w:rsidRDefault="001E42D5" w:rsidP="00BB5466">
      <w:pPr>
        <w:pStyle w:val="ConsPlusNormal"/>
        <w:ind w:firstLine="709"/>
        <w:contextualSpacing/>
        <w:jc w:val="both"/>
      </w:pPr>
    </w:p>
    <w:p w:rsidR="001E42D5" w:rsidRPr="00E01C22" w:rsidRDefault="001E42D5" w:rsidP="001548A5">
      <w:pPr>
        <w:pStyle w:val="ConsPlusNormal"/>
        <w:ind w:firstLine="567"/>
        <w:jc w:val="center"/>
        <w:outlineLvl w:val="2"/>
        <w:rPr>
          <w:b/>
        </w:rPr>
      </w:pPr>
      <w:r w:rsidRPr="00E01C22">
        <w:rPr>
          <w:b/>
        </w:rPr>
        <w:t xml:space="preserve">V. Перечень вопросов, по которым </w:t>
      </w:r>
      <w:r>
        <w:rPr>
          <w:b/>
        </w:rPr>
        <w:t>гражданский служащий</w:t>
      </w:r>
    </w:p>
    <w:p w:rsidR="001E42D5" w:rsidRPr="00E01C22" w:rsidRDefault="001E42D5" w:rsidP="001548A5">
      <w:pPr>
        <w:pStyle w:val="ConsPlusNormal"/>
        <w:ind w:firstLine="567"/>
        <w:jc w:val="center"/>
        <w:rPr>
          <w:b/>
        </w:rPr>
      </w:pPr>
      <w:r w:rsidRPr="00E01C22">
        <w:rPr>
          <w:b/>
        </w:rPr>
        <w:t>вправе или обязан участвовать при подготовке проектов</w:t>
      </w:r>
    </w:p>
    <w:p w:rsidR="001E42D5" w:rsidRPr="00E01C22" w:rsidRDefault="001E42D5" w:rsidP="001548A5">
      <w:pPr>
        <w:pStyle w:val="ConsPlusNormal"/>
        <w:ind w:firstLine="567"/>
        <w:jc w:val="center"/>
        <w:rPr>
          <w:b/>
        </w:rPr>
      </w:pPr>
      <w:r w:rsidRPr="00E01C22">
        <w:rPr>
          <w:b/>
        </w:rPr>
        <w:t>нормативных правовых актов и (или) проектов</w:t>
      </w:r>
    </w:p>
    <w:p w:rsidR="001E42D5" w:rsidRDefault="001E42D5" w:rsidP="005C7184">
      <w:pPr>
        <w:pStyle w:val="ConsPlusNormal"/>
        <w:ind w:firstLine="567"/>
        <w:jc w:val="center"/>
        <w:rPr>
          <w:b/>
        </w:rPr>
      </w:pPr>
      <w:r w:rsidRPr="00E01C22">
        <w:rPr>
          <w:b/>
        </w:rPr>
        <w:t>управленческих и иных решений</w:t>
      </w:r>
    </w:p>
    <w:p w:rsidR="001E42D5" w:rsidRPr="005C7184" w:rsidRDefault="001E42D5" w:rsidP="005C7184">
      <w:pPr>
        <w:pStyle w:val="ConsPlusNormal"/>
        <w:ind w:firstLine="567"/>
        <w:jc w:val="center"/>
        <w:rPr>
          <w:b/>
        </w:rPr>
      </w:pPr>
    </w:p>
    <w:p w:rsidR="001E42D5" w:rsidRDefault="001E42D5" w:rsidP="00BB5466">
      <w:pPr>
        <w:pStyle w:val="ConsPlusNormal"/>
        <w:ind w:firstLine="709"/>
        <w:contextualSpacing/>
        <w:jc w:val="both"/>
      </w:pPr>
      <w:r>
        <w:t>14</w:t>
      </w:r>
      <w:r w:rsidRPr="00E01C22">
        <w:t xml:space="preserve">. </w:t>
      </w:r>
      <w:r>
        <w:t>Г</w:t>
      </w:r>
      <w:r w:rsidRPr="005A6E14">
        <w:t xml:space="preserve">осударственный налоговый инспектор </w:t>
      </w:r>
      <w:r>
        <w:t>в соответствии со своей компетенцией вправе участвовать в подготовке (обсуждении) следующих проектов:</w:t>
      </w:r>
    </w:p>
    <w:p w:rsidR="001E42D5" w:rsidRDefault="001E42D5" w:rsidP="00BB5466">
      <w:pPr>
        <w:pStyle w:val="ConsPlusNormal"/>
        <w:ind w:firstLine="709"/>
        <w:contextualSpacing/>
        <w:jc w:val="both"/>
      </w:pPr>
      <w:r w:rsidRPr="00E01C22">
        <w:t>подготовки информации  по проекту управленческих и иных решений;</w:t>
      </w:r>
    </w:p>
    <w:p w:rsidR="001E42D5" w:rsidRDefault="001E42D5" w:rsidP="00BB5466">
      <w:pPr>
        <w:pStyle w:val="ConsPlusNormal"/>
        <w:ind w:firstLine="709"/>
        <w:contextualSpacing/>
        <w:jc w:val="both"/>
      </w:pPr>
      <w:r w:rsidRPr="00E01C22">
        <w:t>внесения предложений по проекту управленческих и иных решений;</w:t>
      </w:r>
    </w:p>
    <w:p w:rsidR="001E42D5" w:rsidRPr="00E01C22" w:rsidRDefault="001E42D5" w:rsidP="00BB5466">
      <w:pPr>
        <w:pStyle w:val="ConsPlusNormal"/>
        <w:ind w:firstLine="709"/>
        <w:contextualSpacing/>
        <w:jc w:val="both"/>
      </w:pPr>
      <w:r w:rsidRPr="00E01C22">
        <w:t>и другим.</w:t>
      </w:r>
    </w:p>
    <w:p w:rsidR="001E42D5" w:rsidRDefault="001E42D5" w:rsidP="00BB5466">
      <w:pPr>
        <w:pStyle w:val="ConsPlusNormal"/>
        <w:ind w:firstLine="709"/>
        <w:contextualSpacing/>
        <w:jc w:val="both"/>
      </w:pPr>
      <w:r>
        <w:t>15</w:t>
      </w:r>
      <w:r w:rsidRPr="00E01C22">
        <w:t xml:space="preserve">. </w:t>
      </w:r>
      <w:r>
        <w:t>Г</w:t>
      </w:r>
      <w:r w:rsidRPr="005A6E14">
        <w:t xml:space="preserve">осударственный налоговый инспектор </w:t>
      </w:r>
      <w:r>
        <w:t>в соответствии со своей компетенцией обязан участвовать в подготовке (обсуждении) следующих проектов:</w:t>
      </w:r>
    </w:p>
    <w:p w:rsidR="001E42D5" w:rsidRDefault="001E42D5" w:rsidP="00BB5466">
      <w:pPr>
        <w:pStyle w:val="ConsPlusNormal"/>
        <w:ind w:firstLine="709"/>
        <w:contextualSpacing/>
        <w:jc w:val="both"/>
      </w:pPr>
      <w:r>
        <w:t>положений об отделе и Инспекции;</w:t>
      </w:r>
    </w:p>
    <w:p w:rsidR="001E42D5" w:rsidRDefault="001E42D5" w:rsidP="00BB5466">
      <w:pPr>
        <w:pStyle w:val="ConsPlusNormal"/>
        <w:ind w:firstLine="709"/>
        <w:contextualSpacing/>
        <w:jc w:val="both"/>
      </w:pPr>
      <w:r>
        <w:t>графика отпусков гражданских служащих отдела;</w:t>
      </w:r>
    </w:p>
    <w:p w:rsidR="001E42D5" w:rsidRDefault="001E42D5" w:rsidP="00BB5466">
      <w:pPr>
        <w:pStyle w:val="ConsPlusNormal"/>
        <w:ind w:firstLine="709"/>
        <w:contextualSpacing/>
        <w:jc w:val="both"/>
      </w:pPr>
      <w:r>
        <w:t>иных актов по поручению непосредственного руководителя и руководства Инспекции.</w:t>
      </w:r>
    </w:p>
    <w:p w:rsidR="001E42D5" w:rsidRPr="00E01C22" w:rsidRDefault="001E42D5" w:rsidP="00BB5466">
      <w:pPr>
        <w:pStyle w:val="ConsPlusNormal"/>
        <w:ind w:firstLine="709"/>
        <w:contextualSpacing/>
        <w:jc w:val="both"/>
      </w:pPr>
    </w:p>
    <w:p w:rsidR="001E42D5" w:rsidRPr="00E01C22" w:rsidRDefault="001E42D5" w:rsidP="001548A5">
      <w:pPr>
        <w:pStyle w:val="ConsPlusNormal"/>
        <w:ind w:firstLine="567"/>
        <w:jc w:val="center"/>
        <w:outlineLvl w:val="2"/>
        <w:rPr>
          <w:b/>
        </w:rPr>
      </w:pPr>
      <w:r w:rsidRPr="00E01C22">
        <w:rPr>
          <w:b/>
        </w:rPr>
        <w:t>VI. Сроки и процедуры подготовки, рассмотрения проектов</w:t>
      </w:r>
    </w:p>
    <w:p w:rsidR="001E42D5" w:rsidRPr="00E01C22" w:rsidRDefault="001E42D5" w:rsidP="001548A5">
      <w:pPr>
        <w:pStyle w:val="ConsPlusNormal"/>
        <w:ind w:firstLine="567"/>
        <w:jc w:val="center"/>
        <w:rPr>
          <w:b/>
        </w:rPr>
      </w:pPr>
      <w:r w:rsidRPr="00E01C22">
        <w:rPr>
          <w:b/>
        </w:rPr>
        <w:t>управленческих и иных решений, порядок согласования</w:t>
      </w:r>
    </w:p>
    <w:p w:rsidR="001E42D5" w:rsidRDefault="001E42D5" w:rsidP="005C7184">
      <w:pPr>
        <w:pStyle w:val="ConsPlusNormal"/>
        <w:ind w:firstLine="567"/>
        <w:jc w:val="center"/>
        <w:rPr>
          <w:b/>
        </w:rPr>
      </w:pPr>
      <w:r w:rsidRPr="00E01C22">
        <w:rPr>
          <w:b/>
        </w:rPr>
        <w:t>и принятия данных решений</w:t>
      </w:r>
    </w:p>
    <w:p w:rsidR="001E42D5" w:rsidRPr="005C7184" w:rsidRDefault="001E42D5" w:rsidP="005C7184">
      <w:pPr>
        <w:pStyle w:val="ConsPlusNormal"/>
        <w:ind w:firstLine="567"/>
        <w:jc w:val="center"/>
        <w:rPr>
          <w:b/>
        </w:rPr>
      </w:pPr>
    </w:p>
    <w:p w:rsidR="001E42D5" w:rsidRDefault="001E42D5" w:rsidP="00BB5466">
      <w:pPr>
        <w:pStyle w:val="ConsPlusNormal"/>
        <w:ind w:firstLine="709"/>
        <w:contextualSpacing/>
        <w:jc w:val="both"/>
      </w:pPr>
      <w:r>
        <w:t>16</w:t>
      </w:r>
      <w:r w:rsidRPr="00E01C22">
        <w:t xml:space="preserve">. В соответствии со своими должностными обязанностями </w:t>
      </w:r>
      <w:r>
        <w:t>г</w:t>
      </w:r>
      <w:r w:rsidRPr="005A6E14">
        <w:t xml:space="preserve">осударственный налоговый инспектор </w:t>
      </w:r>
      <w:r w:rsidRPr="00E01C22"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1E42D5" w:rsidRPr="00E01C22" w:rsidRDefault="001E42D5" w:rsidP="00BB5466">
      <w:pPr>
        <w:pStyle w:val="ConsPlusNormal"/>
        <w:ind w:firstLine="709"/>
        <w:contextualSpacing/>
        <w:jc w:val="both"/>
      </w:pPr>
    </w:p>
    <w:p w:rsidR="001E42D5" w:rsidRDefault="001E42D5" w:rsidP="00BB5466">
      <w:pPr>
        <w:pStyle w:val="ConsPlusNormal"/>
        <w:ind w:firstLine="567"/>
        <w:jc w:val="center"/>
        <w:outlineLvl w:val="2"/>
        <w:rPr>
          <w:b/>
        </w:rPr>
      </w:pPr>
      <w:r w:rsidRPr="00E01C22">
        <w:rPr>
          <w:b/>
        </w:rPr>
        <w:t>VII. Порядок служебного взаимодействия</w:t>
      </w:r>
    </w:p>
    <w:p w:rsidR="001E42D5" w:rsidRPr="005C7184" w:rsidRDefault="001E42D5" w:rsidP="00BB5466">
      <w:pPr>
        <w:pStyle w:val="ConsPlusNormal"/>
        <w:ind w:firstLine="567"/>
        <w:jc w:val="center"/>
        <w:outlineLvl w:val="2"/>
        <w:rPr>
          <w:b/>
        </w:rPr>
      </w:pPr>
    </w:p>
    <w:p w:rsidR="001E42D5" w:rsidRDefault="001E42D5" w:rsidP="00BB5466">
      <w:pPr>
        <w:pStyle w:val="ConsPlusNormal"/>
        <w:ind w:firstLine="709"/>
        <w:contextualSpacing/>
        <w:jc w:val="both"/>
      </w:pPr>
      <w:r>
        <w:t>17</w:t>
      </w:r>
      <w:r w:rsidRPr="00E01C22">
        <w:t xml:space="preserve">. Взаимодействие </w:t>
      </w:r>
      <w:r>
        <w:t>г</w:t>
      </w:r>
      <w:r w:rsidRPr="005A6E14">
        <w:t>осударственн</w:t>
      </w:r>
      <w:r>
        <w:t>ого</w:t>
      </w:r>
      <w:r w:rsidRPr="005A6E14">
        <w:t xml:space="preserve"> налогов</w:t>
      </w:r>
      <w:r>
        <w:t>ого</w:t>
      </w:r>
      <w:r w:rsidRPr="005A6E14">
        <w:t xml:space="preserve"> инспектор</w:t>
      </w:r>
      <w:r>
        <w:t>а</w:t>
      </w:r>
      <w:r w:rsidRPr="005A6E14">
        <w:t xml:space="preserve"> </w:t>
      </w:r>
      <w:r w:rsidRPr="00E01C22">
        <w:t>с федеральными государст</w:t>
      </w:r>
      <w:r>
        <w:t>венными гражданскими служащими И</w:t>
      </w:r>
      <w:r w:rsidRPr="00E01C22">
        <w:t xml:space="preserve">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23" w:history="1">
        <w:r w:rsidRPr="00E01C22">
          <w:t>принципов</w:t>
        </w:r>
      </w:hyperlink>
      <w:r w:rsidRPr="00E01C22"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 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24" w:history="1">
        <w:r w:rsidRPr="00E01C22">
          <w:t>статьей 18</w:t>
        </w:r>
      </w:hyperlink>
      <w:r w:rsidRPr="00E01C22">
        <w:t xml:space="preserve">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1E42D5" w:rsidRPr="005C7184" w:rsidRDefault="001E42D5" w:rsidP="00BB5466">
      <w:pPr>
        <w:pStyle w:val="ConsPlusNormal"/>
        <w:ind w:firstLine="709"/>
        <w:contextualSpacing/>
        <w:jc w:val="both"/>
      </w:pPr>
    </w:p>
    <w:p w:rsidR="001E42D5" w:rsidRPr="00E01C22" w:rsidRDefault="001E42D5" w:rsidP="001548A5">
      <w:pPr>
        <w:pStyle w:val="ConsPlusNormal"/>
        <w:ind w:firstLine="567"/>
        <w:jc w:val="center"/>
        <w:outlineLvl w:val="2"/>
        <w:rPr>
          <w:b/>
        </w:rPr>
      </w:pPr>
      <w:r w:rsidRPr="00E01C22">
        <w:rPr>
          <w:b/>
        </w:rPr>
        <w:t>VIII. Перечень государственных услуг, оказываемых</w:t>
      </w:r>
    </w:p>
    <w:p w:rsidR="001E42D5" w:rsidRPr="00E01C22" w:rsidRDefault="001E42D5" w:rsidP="001548A5">
      <w:pPr>
        <w:pStyle w:val="ConsPlusNormal"/>
        <w:ind w:firstLine="567"/>
        <w:jc w:val="center"/>
        <w:rPr>
          <w:b/>
        </w:rPr>
      </w:pPr>
      <w:r w:rsidRPr="00E01C22">
        <w:rPr>
          <w:b/>
        </w:rPr>
        <w:t>гражданам и организациям в соответствии с административным</w:t>
      </w:r>
    </w:p>
    <w:p w:rsidR="001E42D5" w:rsidRDefault="001E42D5" w:rsidP="00BB5466">
      <w:pPr>
        <w:pStyle w:val="ConsPlusNormal"/>
        <w:ind w:firstLine="567"/>
        <w:jc w:val="center"/>
        <w:rPr>
          <w:b/>
        </w:rPr>
      </w:pPr>
      <w:r w:rsidRPr="00E01C22">
        <w:rPr>
          <w:b/>
        </w:rPr>
        <w:t>регламентом Федеральной налоговой службы</w:t>
      </w:r>
    </w:p>
    <w:p w:rsidR="001E42D5" w:rsidRPr="00E01C22" w:rsidRDefault="001E42D5" w:rsidP="00BB5466">
      <w:pPr>
        <w:pStyle w:val="ConsPlusNormal"/>
        <w:ind w:firstLine="567"/>
        <w:jc w:val="center"/>
        <w:rPr>
          <w:b/>
        </w:rPr>
      </w:pPr>
    </w:p>
    <w:p w:rsidR="001E42D5" w:rsidRDefault="001E42D5" w:rsidP="002A665F">
      <w:pPr>
        <w:widowControl w:val="0"/>
        <w:ind w:firstLine="709"/>
        <w:contextualSpacing/>
        <w:jc w:val="both"/>
      </w:pPr>
      <w:r>
        <w:t>18</w:t>
      </w:r>
      <w:r w:rsidRPr="00E01C22">
        <w:t>.</w:t>
      </w:r>
      <w:r>
        <w:t xml:space="preserve"> Г</w:t>
      </w:r>
      <w:r w:rsidRPr="005A6E14">
        <w:t xml:space="preserve">осударственный налоговый инспектор </w:t>
      </w:r>
      <w:r w:rsidRPr="001E3CE6">
        <w:t>в пред</w:t>
      </w:r>
      <w:r>
        <w:t xml:space="preserve">елах функциональной компетенции </w:t>
      </w:r>
      <w:r w:rsidRPr="001E3CE6">
        <w:t>выполняет организационное, информационное, техническое, другое обеспечение (принимает участие в обеспечении) оказания госуда</w:t>
      </w:r>
      <w:r>
        <w:t xml:space="preserve">рственных услуг, осуществляемых Инспекцией </w:t>
      </w:r>
      <w:r w:rsidRPr="001E3CE6">
        <w:t>в соответствии с Административным регламентом исполнения ФНС России государственной услуги по осуществлению приема граждан, обеспечению своевременного и в полном объеме рассмотрения устных и письменных обращений граждан, принятию по ним решений и направлению заявителям ответов в установленный законодательством Российской Федерации срок, утвержденным Приказом Минфина от 15.02.2012 № 25н.</w:t>
      </w:r>
    </w:p>
    <w:p w:rsidR="001E42D5" w:rsidRPr="005C7184" w:rsidRDefault="001E42D5" w:rsidP="002A665F">
      <w:pPr>
        <w:widowControl w:val="0"/>
        <w:ind w:firstLine="709"/>
        <w:contextualSpacing/>
        <w:jc w:val="both"/>
      </w:pPr>
    </w:p>
    <w:p w:rsidR="001E42D5" w:rsidRPr="00E01C22" w:rsidRDefault="001E42D5" w:rsidP="001548A5">
      <w:pPr>
        <w:pStyle w:val="ConsPlusNormal"/>
        <w:ind w:firstLine="567"/>
        <w:jc w:val="center"/>
        <w:rPr>
          <w:b/>
        </w:rPr>
      </w:pPr>
      <w:r w:rsidRPr="00E01C22">
        <w:rPr>
          <w:b/>
        </w:rPr>
        <w:t>IX. Показатели эффективности и результативности</w:t>
      </w:r>
    </w:p>
    <w:p w:rsidR="001E42D5" w:rsidRDefault="001E42D5" w:rsidP="00443DF7">
      <w:pPr>
        <w:pStyle w:val="ConsPlusNormal"/>
        <w:ind w:firstLine="567"/>
        <w:jc w:val="center"/>
        <w:rPr>
          <w:b/>
        </w:rPr>
      </w:pPr>
      <w:r w:rsidRPr="00E01C22">
        <w:rPr>
          <w:b/>
        </w:rPr>
        <w:t>профессиональной служебной деятельности</w:t>
      </w:r>
    </w:p>
    <w:p w:rsidR="001E42D5" w:rsidRPr="005C7184" w:rsidRDefault="001E42D5" w:rsidP="00443DF7">
      <w:pPr>
        <w:pStyle w:val="ConsPlusNormal"/>
        <w:ind w:firstLine="567"/>
        <w:jc w:val="center"/>
        <w:rPr>
          <w:b/>
        </w:rPr>
      </w:pPr>
    </w:p>
    <w:p w:rsidR="001E42D5" w:rsidRDefault="001E42D5" w:rsidP="00BB5466">
      <w:pPr>
        <w:pStyle w:val="ConsPlusNormal"/>
        <w:ind w:firstLine="709"/>
        <w:contextualSpacing/>
        <w:jc w:val="both"/>
      </w:pPr>
      <w:r>
        <w:t>19</w:t>
      </w:r>
      <w:r w:rsidRPr="00E01C22">
        <w:t xml:space="preserve">. Эффективность профессиональной служебной деятельности </w:t>
      </w:r>
      <w:r>
        <w:t>г</w:t>
      </w:r>
      <w:r w:rsidRPr="005A6E14">
        <w:t xml:space="preserve">осударственный налоговый инспектор </w:t>
      </w:r>
      <w:r w:rsidRPr="00E01C22">
        <w:t>оценивается по следующим показателям:</w:t>
      </w:r>
    </w:p>
    <w:p w:rsidR="001E42D5" w:rsidRPr="00062C60" w:rsidRDefault="001E42D5" w:rsidP="00062C60">
      <w:pPr>
        <w:widowControl w:val="0"/>
        <w:ind w:firstLine="709"/>
        <w:jc w:val="both"/>
      </w:pPr>
      <w:r w:rsidRPr="00062C60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E42D5" w:rsidRPr="00062C60" w:rsidRDefault="001E42D5" w:rsidP="00062C60">
      <w:pPr>
        <w:widowControl w:val="0"/>
        <w:ind w:firstLine="709"/>
        <w:jc w:val="both"/>
      </w:pPr>
      <w:r w:rsidRPr="00062C60">
        <w:t>своевременности и оперативности выполнения поручений;</w:t>
      </w:r>
    </w:p>
    <w:p w:rsidR="001E42D5" w:rsidRPr="00062C60" w:rsidRDefault="001E42D5" w:rsidP="00062C60">
      <w:pPr>
        <w:widowControl w:val="0"/>
        <w:ind w:firstLine="709"/>
        <w:jc w:val="both"/>
      </w:pPr>
      <w:r w:rsidRPr="00062C60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E42D5" w:rsidRPr="00062C60" w:rsidRDefault="001E42D5" w:rsidP="00062C60">
      <w:pPr>
        <w:widowControl w:val="0"/>
        <w:ind w:firstLine="709"/>
        <w:jc w:val="both"/>
      </w:pPr>
      <w:r w:rsidRPr="00062C60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E42D5" w:rsidRPr="00062C60" w:rsidRDefault="001E42D5" w:rsidP="00062C60">
      <w:pPr>
        <w:widowControl w:val="0"/>
        <w:ind w:firstLine="709"/>
        <w:jc w:val="both"/>
      </w:pPr>
      <w:r w:rsidRPr="00062C60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E42D5" w:rsidRPr="00062C60" w:rsidRDefault="001E42D5" w:rsidP="00062C60">
      <w:pPr>
        <w:widowControl w:val="0"/>
        <w:ind w:firstLine="709"/>
        <w:jc w:val="both"/>
      </w:pPr>
      <w:r w:rsidRPr="00062C60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E42D5" w:rsidRPr="00062C60" w:rsidRDefault="001E42D5" w:rsidP="00062C60">
      <w:pPr>
        <w:widowControl w:val="0"/>
        <w:ind w:firstLine="709"/>
        <w:jc w:val="both"/>
      </w:pPr>
      <w:r w:rsidRPr="00062C60">
        <w:t>осознанию ответственности за последствия своих действий, принимаемых решений.</w:t>
      </w:r>
    </w:p>
    <w:p w:rsidR="001E42D5" w:rsidRPr="00062C60" w:rsidRDefault="001E42D5" w:rsidP="00FF49B5">
      <w:pPr>
        <w:pStyle w:val="ConsPlusNormal"/>
        <w:outlineLvl w:val="2"/>
        <w:rPr>
          <w:szCs w:val="24"/>
        </w:rPr>
      </w:pPr>
    </w:p>
    <w:p w:rsidR="001E42D5" w:rsidRPr="00062C60" w:rsidRDefault="001E42D5" w:rsidP="00FF49B5">
      <w:pPr>
        <w:pStyle w:val="ConsPlusNormal"/>
        <w:outlineLvl w:val="2"/>
        <w:rPr>
          <w:szCs w:val="24"/>
        </w:rPr>
      </w:pPr>
    </w:p>
    <w:p w:rsidR="001E42D5" w:rsidRDefault="001E42D5" w:rsidP="00FF49B5">
      <w:pPr>
        <w:pStyle w:val="ConsPlusNormal"/>
        <w:outlineLvl w:val="2"/>
      </w:pPr>
    </w:p>
    <w:p w:rsidR="001E42D5" w:rsidRDefault="001E42D5" w:rsidP="00FF49B5">
      <w:pPr>
        <w:pStyle w:val="ConsPlusNormal"/>
        <w:outlineLvl w:val="2"/>
      </w:pPr>
    </w:p>
    <w:p w:rsidR="001E42D5" w:rsidRDefault="001E42D5" w:rsidP="00FF49B5">
      <w:pPr>
        <w:pStyle w:val="ConsPlusNormal"/>
        <w:outlineLvl w:val="2"/>
      </w:pPr>
    </w:p>
    <w:p w:rsidR="001E42D5" w:rsidRDefault="001E42D5" w:rsidP="00FF49B5">
      <w:pPr>
        <w:pStyle w:val="ConsPlusNormal"/>
        <w:outlineLvl w:val="2"/>
      </w:pPr>
    </w:p>
    <w:p w:rsidR="001E42D5" w:rsidRDefault="001E42D5" w:rsidP="00FF49B5">
      <w:pPr>
        <w:pStyle w:val="ConsPlusNormal"/>
        <w:outlineLvl w:val="2"/>
      </w:pPr>
    </w:p>
    <w:p w:rsidR="001E42D5" w:rsidRDefault="001E42D5" w:rsidP="00FF49B5">
      <w:pPr>
        <w:pStyle w:val="ConsPlusNormal"/>
        <w:outlineLvl w:val="2"/>
      </w:pPr>
    </w:p>
    <w:p w:rsidR="001E42D5" w:rsidRDefault="001E42D5" w:rsidP="00FF49B5">
      <w:pPr>
        <w:pStyle w:val="ConsPlusNormal"/>
        <w:outlineLvl w:val="2"/>
      </w:pPr>
    </w:p>
    <w:p w:rsidR="001E42D5" w:rsidRDefault="001E42D5" w:rsidP="00FF49B5">
      <w:pPr>
        <w:pStyle w:val="ConsPlusNormal"/>
        <w:outlineLvl w:val="2"/>
      </w:pPr>
    </w:p>
    <w:p w:rsidR="001E42D5" w:rsidRDefault="001E42D5" w:rsidP="00FF49B5">
      <w:pPr>
        <w:pStyle w:val="ConsPlusNormal"/>
        <w:outlineLvl w:val="2"/>
      </w:pPr>
    </w:p>
    <w:p w:rsidR="001E42D5" w:rsidRDefault="001E42D5" w:rsidP="00FF49B5">
      <w:pPr>
        <w:pStyle w:val="ConsPlusNormal"/>
        <w:outlineLvl w:val="2"/>
      </w:pPr>
    </w:p>
    <w:p w:rsidR="001E42D5" w:rsidRDefault="001E42D5" w:rsidP="00FF49B5">
      <w:pPr>
        <w:pStyle w:val="ConsPlusNormal"/>
        <w:outlineLvl w:val="2"/>
      </w:pPr>
    </w:p>
    <w:p w:rsidR="001E42D5" w:rsidRDefault="001E42D5" w:rsidP="00FF49B5">
      <w:pPr>
        <w:pStyle w:val="ConsPlusNormal"/>
        <w:outlineLvl w:val="2"/>
      </w:pPr>
    </w:p>
    <w:p w:rsidR="001E42D5" w:rsidRDefault="001E42D5" w:rsidP="00FF49B5">
      <w:pPr>
        <w:pStyle w:val="ConsPlusNormal"/>
        <w:outlineLvl w:val="2"/>
      </w:pPr>
    </w:p>
    <w:p w:rsidR="001E42D5" w:rsidRDefault="001E42D5" w:rsidP="00FF49B5">
      <w:pPr>
        <w:pStyle w:val="ConsPlusNormal"/>
        <w:outlineLvl w:val="2"/>
      </w:pPr>
    </w:p>
    <w:p w:rsidR="001E42D5" w:rsidRDefault="001E42D5" w:rsidP="00FF49B5">
      <w:pPr>
        <w:pStyle w:val="ConsPlusNormal"/>
        <w:outlineLvl w:val="2"/>
      </w:pPr>
    </w:p>
    <w:p w:rsidR="001E42D5" w:rsidRDefault="001E42D5" w:rsidP="00FF49B5">
      <w:pPr>
        <w:pStyle w:val="ConsPlusNormal"/>
        <w:outlineLvl w:val="2"/>
      </w:pPr>
    </w:p>
    <w:p w:rsidR="001E42D5" w:rsidRDefault="001E42D5" w:rsidP="00FF49B5">
      <w:pPr>
        <w:pStyle w:val="ConsPlusNormal"/>
        <w:outlineLvl w:val="2"/>
      </w:pPr>
    </w:p>
    <w:p w:rsidR="001E42D5" w:rsidRDefault="001E42D5" w:rsidP="00FF49B5">
      <w:pPr>
        <w:pStyle w:val="ConsPlusNormal"/>
        <w:outlineLvl w:val="2"/>
      </w:pPr>
    </w:p>
    <w:p w:rsidR="001E42D5" w:rsidRDefault="001E42D5" w:rsidP="00FF49B5">
      <w:pPr>
        <w:pStyle w:val="ConsPlusNormal"/>
        <w:outlineLvl w:val="2"/>
      </w:pPr>
    </w:p>
    <w:p w:rsidR="001E42D5" w:rsidRDefault="001E42D5" w:rsidP="00FF49B5">
      <w:pPr>
        <w:pStyle w:val="ConsPlusNormal"/>
        <w:outlineLvl w:val="2"/>
      </w:pPr>
    </w:p>
    <w:p w:rsidR="001E42D5" w:rsidRDefault="001E42D5" w:rsidP="00FF49B5">
      <w:pPr>
        <w:pStyle w:val="ConsPlusNormal"/>
        <w:outlineLvl w:val="2"/>
      </w:pPr>
    </w:p>
    <w:p w:rsidR="001E42D5" w:rsidRDefault="001E42D5" w:rsidP="00FF49B5">
      <w:pPr>
        <w:pStyle w:val="ConsPlusNormal"/>
        <w:outlineLvl w:val="2"/>
      </w:pPr>
    </w:p>
    <w:p w:rsidR="001E42D5" w:rsidRDefault="001E42D5" w:rsidP="00FF49B5">
      <w:pPr>
        <w:pStyle w:val="ConsPlusNormal"/>
        <w:outlineLvl w:val="2"/>
      </w:pPr>
    </w:p>
    <w:p w:rsidR="001E42D5" w:rsidRDefault="001E42D5" w:rsidP="00FF49B5">
      <w:pPr>
        <w:pStyle w:val="ConsPlusNormal"/>
        <w:outlineLvl w:val="2"/>
      </w:pPr>
    </w:p>
    <w:p w:rsidR="001E42D5" w:rsidRDefault="001E42D5" w:rsidP="00FF49B5">
      <w:pPr>
        <w:pStyle w:val="ConsPlusNormal"/>
        <w:outlineLvl w:val="2"/>
      </w:pPr>
    </w:p>
    <w:p w:rsidR="001E42D5" w:rsidRDefault="001E42D5" w:rsidP="00FF49B5">
      <w:pPr>
        <w:pStyle w:val="ConsPlusNormal"/>
        <w:outlineLvl w:val="2"/>
      </w:pPr>
    </w:p>
    <w:p w:rsidR="001E42D5" w:rsidRDefault="001E42D5" w:rsidP="00FF49B5">
      <w:pPr>
        <w:pStyle w:val="ConsPlusNormal"/>
        <w:outlineLvl w:val="2"/>
      </w:pPr>
    </w:p>
    <w:p w:rsidR="001E42D5" w:rsidRDefault="001E42D5" w:rsidP="00FF49B5">
      <w:pPr>
        <w:pStyle w:val="ConsPlusNormal"/>
        <w:outlineLvl w:val="2"/>
      </w:pPr>
    </w:p>
    <w:p w:rsidR="001E42D5" w:rsidRDefault="001E42D5" w:rsidP="00FF49B5">
      <w:pPr>
        <w:pStyle w:val="ConsPlusNormal"/>
        <w:outlineLvl w:val="2"/>
      </w:pPr>
    </w:p>
    <w:p w:rsidR="001E42D5" w:rsidRDefault="001E42D5" w:rsidP="00FF49B5">
      <w:pPr>
        <w:pStyle w:val="ConsPlusNormal"/>
        <w:outlineLvl w:val="2"/>
      </w:pPr>
    </w:p>
    <w:p w:rsidR="001E42D5" w:rsidRDefault="001E42D5" w:rsidP="00FF49B5">
      <w:pPr>
        <w:pStyle w:val="ConsPlusNormal"/>
        <w:outlineLvl w:val="2"/>
      </w:pPr>
    </w:p>
    <w:p w:rsidR="001E42D5" w:rsidRDefault="001E42D5" w:rsidP="00FF49B5">
      <w:pPr>
        <w:pStyle w:val="ConsPlusNormal"/>
        <w:outlineLvl w:val="2"/>
      </w:pPr>
    </w:p>
    <w:p w:rsidR="001E42D5" w:rsidRDefault="001E42D5" w:rsidP="00FF49B5">
      <w:pPr>
        <w:pStyle w:val="ConsPlusNormal"/>
        <w:outlineLvl w:val="2"/>
      </w:pPr>
    </w:p>
    <w:p w:rsidR="001E42D5" w:rsidRDefault="001E42D5" w:rsidP="00FF49B5">
      <w:pPr>
        <w:pStyle w:val="ConsPlusNormal"/>
        <w:outlineLvl w:val="2"/>
      </w:pPr>
    </w:p>
    <w:p w:rsidR="001E42D5" w:rsidRDefault="001E42D5" w:rsidP="00FF49B5">
      <w:pPr>
        <w:pStyle w:val="ConsPlusNormal"/>
        <w:outlineLvl w:val="2"/>
      </w:pPr>
    </w:p>
    <w:p w:rsidR="001E42D5" w:rsidRDefault="001E42D5" w:rsidP="00FF49B5">
      <w:pPr>
        <w:pStyle w:val="ConsPlusNormal"/>
        <w:outlineLvl w:val="2"/>
      </w:pPr>
    </w:p>
    <w:p w:rsidR="001E42D5" w:rsidRDefault="001E42D5" w:rsidP="00FF49B5">
      <w:pPr>
        <w:pStyle w:val="ConsPlusNormal"/>
        <w:outlineLvl w:val="2"/>
      </w:pPr>
    </w:p>
    <w:p w:rsidR="001E42D5" w:rsidRDefault="001E42D5" w:rsidP="001548A5">
      <w:pPr>
        <w:pStyle w:val="ConsPlusNormal"/>
        <w:outlineLvl w:val="2"/>
      </w:pPr>
    </w:p>
    <w:p w:rsidR="001E42D5" w:rsidRDefault="001E42D5" w:rsidP="001548A5">
      <w:pPr>
        <w:pStyle w:val="ConsPlusNormal"/>
        <w:outlineLvl w:val="2"/>
      </w:pPr>
    </w:p>
    <w:p w:rsidR="001E42D5" w:rsidRDefault="001E42D5" w:rsidP="001548A5">
      <w:pPr>
        <w:pStyle w:val="ConsPlusNormal"/>
        <w:outlineLvl w:val="2"/>
      </w:pPr>
    </w:p>
    <w:p w:rsidR="001E42D5" w:rsidRPr="001548A5" w:rsidRDefault="001E42D5" w:rsidP="00C63F05">
      <w:pPr>
        <w:pStyle w:val="ConsPlusNormal"/>
        <w:jc w:val="center"/>
        <w:outlineLvl w:val="2"/>
        <w:rPr>
          <w:b/>
        </w:rPr>
      </w:pPr>
      <w:r w:rsidRPr="001548A5">
        <w:rPr>
          <w:b/>
        </w:rPr>
        <w:t>Лист ознакомления</w:t>
      </w:r>
    </w:p>
    <w:tbl>
      <w:tblPr>
        <w:tblpPr w:leftFromText="180" w:rightFromText="180" w:vertAnchor="text" w:horzAnchor="margin" w:tblpY="146"/>
        <w:tblW w:w="9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24"/>
        <w:gridCol w:w="1875"/>
        <w:gridCol w:w="3231"/>
        <w:gridCol w:w="1871"/>
        <w:gridCol w:w="1871"/>
      </w:tblGrid>
      <w:tr w:rsidR="001E42D5" w:rsidRPr="00E01C22" w:rsidTr="005C7184">
        <w:tc>
          <w:tcPr>
            <w:tcW w:w="624" w:type="dxa"/>
          </w:tcPr>
          <w:p w:rsidR="001E42D5" w:rsidRPr="00E01C22" w:rsidRDefault="001E42D5" w:rsidP="005C7184">
            <w:pPr>
              <w:pStyle w:val="ConsPlusNormal"/>
              <w:jc w:val="center"/>
            </w:pPr>
            <w:r w:rsidRPr="00E01C22">
              <w:t>N п/п</w:t>
            </w:r>
          </w:p>
        </w:tc>
        <w:tc>
          <w:tcPr>
            <w:tcW w:w="1875" w:type="dxa"/>
          </w:tcPr>
          <w:p w:rsidR="001E42D5" w:rsidRPr="00E01C22" w:rsidRDefault="001E42D5" w:rsidP="005C7184">
            <w:pPr>
              <w:pStyle w:val="ConsPlusNormal"/>
              <w:jc w:val="center"/>
            </w:pPr>
            <w:r w:rsidRPr="00E01C22">
              <w:t>Фамилия, имя, отчество</w:t>
            </w:r>
          </w:p>
        </w:tc>
        <w:tc>
          <w:tcPr>
            <w:tcW w:w="3231" w:type="dxa"/>
          </w:tcPr>
          <w:p w:rsidR="001E42D5" w:rsidRPr="00E01C22" w:rsidRDefault="001E42D5" w:rsidP="005C7184">
            <w:pPr>
              <w:pStyle w:val="ConsPlusNormal"/>
              <w:jc w:val="center"/>
            </w:pPr>
            <w:r w:rsidRPr="00E01C22"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1871" w:type="dxa"/>
          </w:tcPr>
          <w:p w:rsidR="001E42D5" w:rsidRPr="00E01C22" w:rsidRDefault="001E42D5" w:rsidP="005C7184">
            <w:pPr>
              <w:pStyle w:val="ConsPlusNormal"/>
              <w:jc w:val="center"/>
            </w:pPr>
            <w:r w:rsidRPr="00E01C22">
              <w:t>Дата и номер приказа о назначении на должность</w:t>
            </w:r>
          </w:p>
        </w:tc>
        <w:tc>
          <w:tcPr>
            <w:tcW w:w="1871" w:type="dxa"/>
          </w:tcPr>
          <w:p w:rsidR="001E42D5" w:rsidRPr="00E01C22" w:rsidRDefault="001E42D5" w:rsidP="005C7184">
            <w:pPr>
              <w:pStyle w:val="ConsPlusNormal"/>
              <w:jc w:val="center"/>
            </w:pPr>
            <w:r w:rsidRPr="00E01C22">
              <w:t>Дата и номер приказа об освобождении от должности</w:t>
            </w:r>
          </w:p>
        </w:tc>
      </w:tr>
      <w:tr w:rsidR="001E42D5" w:rsidRPr="00E01C22" w:rsidTr="005C7184">
        <w:tc>
          <w:tcPr>
            <w:tcW w:w="624" w:type="dxa"/>
          </w:tcPr>
          <w:p w:rsidR="001E42D5" w:rsidRPr="00E01C22" w:rsidRDefault="001E42D5" w:rsidP="005C7184">
            <w:pPr>
              <w:pStyle w:val="ConsPlusNormal"/>
            </w:pPr>
          </w:p>
        </w:tc>
        <w:tc>
          <w:tcPr>
            <w:tcW w:w="1875" w:type="dxa"/>
          </w:tcPr>
          <w:p w:rsidR="001E42D5" w:rsidRDefault="001E42D5" w:rsidP="005C7184">
            <w:pPr>
              <w:pStyle w:val="ConsPlusNormal"/>
            </w:pPr>
            <w:bookmarkStart w:id="0" w:name="_GoBack"/>
            <w:bookmarkEnd w:id="0"/>
          </w:p>
          <w:p w:rsidR="001E42D5" w:rsidRPr="00E01C22" w:rsidRDefault="001E42D5" w:rsidP="005C7184">
            <w:pPr>
              <w:pStyle w:val="ConsPlusNormal"/>
            </w:pPr>
          </w:p>
        </w:tc>
        <w:tc>
          <w:tcPr>
            <w:tcW w:w="3231" w:type="dxa"/>
          </w:tcPr>
          <w:p w:rsidR="001E42D5" w:rsidRPr="00E01C22" w:rsidRDefault="001E42D5" w:rsidP="005C7184">
            <w:pPr>
              <w:pStyle w:val="ConsPlusNormal"/>
            </w:pPr>
          </w:p>
        </w:tc>
        <w:tc>
          <w:tcPr>
            <w:tcW w:w="1871" w:type="dxa"/>
          </w:tcPr>
          <w:p w:rsidR="001E42D5" w:rsidRPr="00E01C22" w:rsidRDefault="001E42D5" w:rsidP="005C7184">
            <w:pPr>
              <w:pStyle w:val="ConsPlusNormal"/>
            </w:pPr>
          </w:p>
        </w:tc>
        <w:tc>
          <w:tcPr>
            <w:tcW w:w="1871" w:type="dxa"/>
          </w:tcPr>
          <w:p w:rsidR="001E42D5" w:rsidRPr="00E01C22" w:rsidRDefault="001E42D5" w:rsidP="005C7184">
            <w:pPr>
              <w:pStyle w:val="ConsPlusNormal"/>
            </w:pPr>
          </w:p>
        </w:tc>
      </w:tr>
    </w:tbl>
    <w:p w:rsidR="001E42D5" w:rsidRPr="00E01C22" w:rsidRDefault="001E42D5" w:rsidP="001548A5">
      <w:pPr>
        <w:pStyle w:val="ConsPlusNormal"/>
        <w:outlineLvl w:val="2"/>
      </w:pPr>
    </w:p>
    <w:sectPr w:rsidR="001E42D5" w:rsidRPr="00E01C22" w:rsidSect="005C7184">
      <w:headerReference w:type="default" r:id="rId25"/>
      <w:pgSz w:w="11906" w:h="16838"/>
      <w:pgMar w:top="1134" w:right="850" w:bottom="113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42D5" w:rsidRDefault="001E42D5" w:rsidP="001548A5">
      <w:r>
        <w:separator/>
      </w:r>
    </w:p>
  </w:endnote>
  <w:endnote w:type="continuationSeparator" w:id="0">
    <w:p w:rsidR="001E42D5" w:rsidRDefault="001E42D5" w:rsidP="001548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42D5" w:rsidRDefault="001E42D5" w:rsidP="001548A5">
      <w:r>
        <w:separator/>
      </w:r>
    </w:p>
  </w:footnote>
  <w:footnote w:type="continuationSeparator" w:id="0">
    <w:p w:rsidR="001E42D5" w:rsidRDefault="001E42D5" w:rsidP="001548A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42D5" w:rsidRDefault="001E42D5">
    <w:pPr>
      <w:pStyle w:val="Header"/>
      <w:jc w:val="center"/>
    </w:pPr>
    <w:fldSimple w:instr="PAGE   \* MERGEFORMAT">
      <w:r>
        <w:rPr>
          <w:noProof/>
        </w:rPr>
        <w:t>7</w:t>
      </w:r>
    </w:fldSimple>
  </w:p>
  <w:p w:rsidR="001E42D5" w:rsidRDefault="001E42D5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22479"/>
    <w:rsid w:val="00002148"/>
    <w:rsid w:val="00013D38"/>
    <w:rsid w:val="00015C88"/>
    <w:rsid w:val="00024330"/>
    <w:rsid w:val="00030BC2"/>
    <w:rsid w:val="00043E2E"/>
    <w:rsid w:val="00062C60"/>
    <w:rsid w:val="00074124"/>
    <w:rsid w:val="000930EB"/>
    <w:rsid w:val="000A7C1E"/>
    <w:rsid w:val="001209D8"/>
    <w:rsid w:val="001548A5"/>
    <w:rsid w:val="001B7A40"/>
    <w:rsid w:val="001C1348"/>
    <w:rsid w:val="001E3CE6"/>
    <w:rsid w:val="001E42D5"/>
    <w:rsid w:val="00233A40"/>
    <w:rsid w:val="00235AFC"/>
    <w:rsid w:val="00270C19"/>
    <w:rsid w:val="002A665F"/>
    <w:rsid w:val="002C4DB3"/>
    <w:rsid w:val="002D097C"/>
    <w:rsid w:val="002D7C42"/>
    <w:rsid w:val="002E1C79"/>
    <w:rsid w:val="003270A1"/>
    <w:rsid w:val="003601F3"/>
    <w:rsid w:val="00363695"/>
    <w:rsid w:val="00391A0D"/>
    <w:rsid w:val="003B19DB"/>
    <w:rsid w:val="003F2543"/>
    <w:rsid w:val="00422FD1"/>
    <w:rsid w:val="00443DF7"/>
    <w:rsid w:val="00446A04"/>
    <w:rsid w:val="004A71FC"/>
    <w:rsid w:val="004A7D06"/>
    <w:rsid w:val="00515453"/>
    <w:rsid w:val="005908BD"/>
    <w:rsid w:val="005A41B4"/>
    <w:rsid w:val="005A6E14"/>
    <w:rsid w:val="005C7184"/>
    <w:rsid w:val="006545C7"/>
    <w:rsid w:val="00655957"/>
    <w:rsid w:val="00664764"/>
    <w:rsid w:val="00684ACF"/>
    <w:rsid w:val="006B7124"/>
    <w:rsid w:val="00704B63"/>
    <w:rsid w:val="00726561"/>
    <w:rsid w:val="00785644"/>
    <w:rsid w:val="007C73B9"/>
    <w:rsid w:val="00841C45"/>
    <w:rsid w:val="00896D56"/>
    <w:rsid w:val="008A6A61"/>
    <w:rsid w:val="008B4DD9"/>
    <w:rsid w:val="008E0327"/>
    <w:rsid w:val="00912FBC"/>
    <w:rsid w:val="0093772A"/>
    <w:rsid w:val="009456FA"/>
    <w:rsid w:val="00993BA8"/>
    <w:rsid w:val="009B159C"/>
    <w:rsid w:val="00A3245F"/>
    <w:rsid w:val="00A41E86"/>
    <w:rsid w:val="00A43587"/>
    <w:rsid w:val="00B0032C"/>
    <w:rsid w:val="00B36BAD"/>
    <w:rsid w:val="00B37E90"/>
    <w:rsid w:val="00B5605C"/>
    <w:rsid w:val="00BB5466"/>
    <w:rsid w:val="00BE7199"/>
    <w:rsid w:val="00C310C2"/>
    <w:rsid w:val="00C35C30"/>
    <w:rsid w:val="00C635E2"/>
    <w:rsid w:val="00C63F05"/>
    <w:rsid w:val="00C65F45"/>
    <w:rsid w:val="00C74C9A"/>
    <w:rsid w:val="00CA3C97"/>
    <w:rsid w:val="00CC0614"/>
    <w:rsid w:val="00CE0B6C"/>
    <w:rsid w:val="00D0444F"/>
    <w:rsid w:val="00D34821"/>
    <w:rsid w:val="00DC710C"/>
    <w:rsid w:val="00E01C22"/>
    <w:rsid w:val="00E557FA"/>
    <w:rsid w:val="00EA4C3D"/>
    <w:rsid w:val="00EC341F"/>
    <w:rsid w:val="00EC63A1"/>
    <w:rsid w:val="00EE2D17"/>
    <w:rsid w:val="00F22479"/>
    <w:rsid w:val="00F27390"/>
    <w:rsid w:val="00F47A43"/>
    <w:rsid w:val="00F8358C"/>
    <w:rsid w:val="00F92738"/>
    <w:rsid w:val="00F97118"/>
    <w:rsid w:val="00FA4AB5"/>
    <w:rsid w:val="00FC1ED6"/>
    <w:rsid w:val="00FF49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7D06"/>
    <w:rPr>
      <w:rFonts w:ascii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4A7D06"/>
    <w:pPr>
      <w:widowControl w:val="0"/>
      <w:autoSpaceDE w:val="0"/>
      <w:autoSpaceDN w:val="0"/>
    </w:pPr>
    <w:rPr>
      <w:rFonts w:ascii="Times New Roman" w:eastAsia="Times New Roman" w:hAnsi="Times New Roman"/>
      <w:sz w:val="24"/>
      <w:szCs w:val="20"/>
    </w:rPr>
  </w:style>
  <w:style w:type="paragraph" w:customStyle="1" w:styleId="ConsPlusNonformat">
    <w:name w:val="ConsPlusNonformat"/>
    <w:uiPriority w:val="99"/>
    <w:rsid w:val="004A7D06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styleId="NormalWeb">
    <w:name w:val="Normal (Web)"/>
    <w:basedOn w:val="Normal"/>
    <w:uiPriority w:val="99"/>
    <w:rsid w:val="004A7D06"/>
    <w:pPr>
      <w:spacing w:before="100" w:beforeAutospacing="1" w:after="100" w:afterAutospacing="1"/>
    </w:pPr>
  </w:style>
  <w:style w:type="character" w:customStyle="1" w:styleId="a">
    <w:name w:val="Гипертекстовая ссылка"/>
    <w:uiPriority w:val="99"/>
    <w:rsid w:val="009456FA"/>
    <w:rPr>
      <w:b/>
      <w:color w:val="008000"/>
    </w:rPr>
  </w:style>
  <w:style w:type="paragraph" w:styleId="NoSpacing">
    <w:name w:val="No Spacing"/>
    <w:uiPriority w:val="99"/>
    <w:qFormat/>
    <w:rsid w:val="00BE7199"/>
    <w:rPr>
      <w:lang w:eastAsia="en-US"/>
    </w:rPr>
  </w:style>
  <w:style w:type="paragraph" w:styleId="BodyText">
    <w:name w:val="Body Text"/>
    <w:basedOn w:val="Normal"/>
    <w:link w:val="BodyTextChar"/>
    <w:uiPriority w:val="99"/>
    <w:rsid w:val="00785644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7856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eader">
    <w:name w:val="header"/>
    <w:basedOn w:val="Normal"/>
    <w:link w:val="HeaderChar"/>
    <w:uiPriority w:val="99"/>
    <w:rsid w:val="001548A5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1548A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rsid w:val="001548A5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1548A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D0444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0444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F25F9F3E47CD11F5C02CDFC1961052BF0152AEF7A10185BB8000E5322m1x8C" TargetMode="External"/><Relationship Id="rId13" Type="http://schemas.openxmlformats.org/officeDocument/2006/relationships/hyperlink" Target="consultantplus://offline/ref=9F25F9F3E47CD11F5C02CDFC1961052BF01428E97C18185BB8000E5322m1x8C" TargetMode="External"/><Relationship Id="rId18" Type="http://schemas.openxmlformats.org/officeDocument/2006/relationships/hyperlink" Target="consultantplus://offline/ref=9F25F9F3E47CD11F5C02CDFC1961052BF31620EF7C16185BB8000E5322m1x8C" TargetMode="External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2C3EA9EAC4180A7DAAB8F063A92F7F007786ABEEF7F60A8E4333679FD9g16BB" TargetMode="External"/><Relationship Id="rId7" Type="http://schemas.openxmlformats.org/officeDocument/2006/relationships/hyperlink" Target="consultantplus://offline/ref=9F25F9F3E47CD11F5C02CDFC1961052BF01628E87B15185BB8000E5322m1x8C" TargetMode="External"/><Relationship Id="rId12" Type="http://schemas.openxmlformats.org/officeDocument/2006/relationships/hyperlink" Target="consultantplus://offline/ref=9F25F9F3E47CD11F5C02CDFC1961052BF31D2DE57716185BB8000E5322m1x8C" TargetMode="External"/><Relationship Id="rId17" Type="http://schemas.openxmlformats.org/officeDocument/2006/relationships/hyperlink" Target="consultantplus://offline/ref=9F25F9F3E47CD11F5C02CDFC1961052BF01429ED7F16185BB8000E5322m1x8C" TargetMode="External"/><Relationship Id="rId25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9F25F9F3E47CD11F5C02CDFC1961052BF01628E87B14185BB8000E5322m1x8C" TargetMode="External"/><Relationship Id="rId20" Type="http://schemas.openxmlformats.org/officeDocument/2006/relationships/hyperlink" Target="consultantplus://offline/ref=2C3EA9EAC4180A7DAAB8F063A92F7F007486AAE6FBF40A8E4333679FD9g16BB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9F25F9F3E47CD11F5C02CDFC1961052BF01629EF7816185BB8000E5322m1x8C" TargetMode="External"/><Relationship Id="rId11" Type="http://schemas.openxmlformats.org/officeDocument/2006/relationships/hyperlink" Target="consultantplus://offline/ref=9F25F9F3E47CD11F5C02CDFC1961052BF0152DE97B18185BB8000E5322m1x8C" TargetMode="External"/><Relationship Id="rId24" Type="http://schemas.openxmlformats.org/officeDocument/2006/relationships/hyperlink" Target="consultantplus://offline/ref=04989A41D77224A380F2F32A6E773B4AEDE9385866CF5EE74B1A52CB6D3FB7A596F0325A9C994878pCu1K" TargetMode="External"/><Relationship Id="rId5" Type="http://schemas.openxmlformats.org/officeDocument/2006/relationships/endnotes" Target="endnotes.xml"/><Relationship Id="rId15" Type="http://schemas.openxmlformats.org/officeDocument/2006/relationships/hyperlink" Target="consultantplus://offline/ref=9F25F9F3E47CD11F5C02CDFC1961052BF01428EC7A16185BB8000E5322m1x8C" TargetMode="External"/><Relationship Id="rId23" Type="http://schemas.openxmlformats.org/officeDocument/2006/relationships/hyperlink" Target="consultantplus://offline/ref=04989A41D77224A380F2F32A6E773B4AE7E139506BCC03ED43435EC96A30E8B291B93E5B9C994Ap7u6K" TargetMode="External"/><Relationship Id="rId10" Type="http://schemas.openxmlformats.org/officeDocument/2006/relationships/hyperlink" Target="consultantplus://offline/ref=9F25F9F3E47CD11F5C02CDFC1961052BF01628EA7818185BB8000E5322m1x8C" TargetMode="External"/><Relationship Id="rId19" Type="http://schemas.openxmlformats.org/officeDocument/2006/relationships/hyperlink" Target="consultantplus://offline/ref=2C3EA9EAC4180A7DAAB8F063A92F7F00778CAAE0F7FC0A8E4333679FD9g16BB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9F25F9F3E47CD11F5C02CDFC1961052BF01628E47F12185BB8000E5322m1x8C" TargetMode="External"/><Relationship Id="rId14" Type="http://schemas.openxmlformats.org/officeDocument/2006/relationships/hyperlink" Target="consultantplus://offline/ref=9F25F9F3E47CD11F5C02CDFC1961052BF3112FE97815185BB8000E5322m1x8C" TargetMode="External"/><Relationship Id="rId22" Type="http://schemas.openxmlformats.org/officeDocument/2006/relationships/hyperlink" Target="consultantplus://offline/ref=502997FFDBA8AAF5474A9D08A3AC0F253EDA581448750301D1A8F2097A2DF8D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67</TotalTime>
  <Pages>10</Pages>
  <Words>4221</Words>
  <Characters>24065</Characters>
  <Application>Microsoft Office Outlook</Application>
  <DocSecurity>0</DocSecurity>
  <Lines>0</Lines>
  <Paragraphs>0</Paragraphs>
  <ScaleCrop>false</ScaleCrop>
  <Company>ИФНС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Горностаева Ирина Ивановна</dc:creator>
  <cp:keywords/>
  <dc:description/>
  <cp:lastModifiedBy>3811-00-839</cp:lastModifiedBy>
  <cp:revision>11</cp:revision>
  <cp:lastPrinted>2018-06-15T06:19:00Z</cp:lastPrinted>
  <dcterms:created xsi:type="dcterms:W3CDTF">2018-05-31T06:40:00Z</dcterms:created>
  <dcterms:modified xsi:type="dcterms:W3CDTF">2018-06-15T06:19:00Z</dcterms:modified>
</cp:coreProperties>
</file>